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704" w:rsidRPr="002D0150" w:rsidRDefault="000A4704" w:rsidP="002D0150">
      <w:pPr>
        <w:pStyle w:val="Heading1"/>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35pt">
            <v:imagedata r:id="rId5" o:title=""/>
          </v:shape>
        </w:pict>
      </w:r>
    </w:p>
    <w:p w:rsidR="000A4704" w:rsidRPr="002D0150" w:rsidRDefault="000A4704" w:rsidP="002D0150">
      <w:pPr>
        <w:pStyle w:val="Heading1"/>
      </w:pPr>
      <w:r w:rsidRPr="002D0150">
        <w:t>Example Lesson Plan</w:t>
      </w:r>
      <w:r>
        <w:t>: Roller Coaster Simulation</w:t>
      </w:r>
    </w:p>
    <w:p w:rsidR="000A4704" w:rsidRDefault="000A4704"/>
    <w:p w:rsidR="000A4704" w:rsidRDefault="000A4704">
      <w:r>
        <w:t>Key Topic/Concept:  Mechanical Energy and Conservation of Energy in a Roller Coaster</w:t>
      </w:r>
    </w:p>
    <w:p w:rsidR="000A4704" w:rsidRDefault="000A4704"/>
    <w:p w:rsidR="000A4704" w:rsidRPr="001A7C0E" w:rsidRDefault="000A4704" w:rsidP="009D79EC">
      <w:pPr>
        <w:rPr>
          <w:i/>
        </w:rPr>
      </w:pPr>
      <w:r w:rsidRPr="001A7C0E">
        <w:rPr>
          <w:i/>
          <w:u w:val="single"/>
        </w:rPr>
        <w:t>Note:</w:t>
      </w:r>
      <w:r w:rsidRPr="001A7C0E">
        <w:rPr>
          <w:i/>
        </w:rPr>
        <w:t xml:space="preserve">  See related lesson on pendulum motion for an example of another common system that displays the conversion of potential to kinetic energy.</w:t>
      </w:r>
    </w:p>
    <w:p w:rsidR="000A4704" w:rsidRPr="001A7C0E" w:rsidRDefault="000A4704" w:rsidP="009D79EC">
      <w:pPr>
        <w:rPr>
          <w:i/>
        </w:rPr>
      </w:pPr>
    </w:p>
    <w:p w:rsidR="000A4704" w:rsidRPr="001A7C0E" w:rsidRDefault="000A4704" w:rsidP="009D79EC">
      <w:pPr>
        <w:rPr>
          <w:i/>
        </w:rPr>
      </w:pPr>
      <w:r w:rsidRPr="001A7C0E">
        <w:rPr>
          <w:i/>
        </w:rPr>
        <w:t>Revisit this lesson with friction in the introduction to the thermal energy lesson.</w:t>
      </w:r>
    </w:p>
    <w:p w:rsidR="000A4704" w:rsidRDefault="000A4704"/>
    <w:p w:rsidR="000A4704" w:rsidRDefault="000A4704" w:rsidP="001E54D9">
      <w:r>
        <w:t>Materials:</w:t>
      </w:r>
    </w:p>
    <w:p w:rsidR="000A4704" w:rsidRDefault="000A4704" w:rsidP="00535FFF">
      <w:pPr>
        <w:pStyle w:val="ListParagraph"/>
        <w:numPr>
          <w:ilvl w:val="0"/>
          <w:numId w:val="8"/>
        </w:numPr>
      </w:pPr>
      <w:r>
        <w:t>One review and one guide sheet for each student</w:t>
      </w:r>
    </w:p>
    <w:p w:rsidR="000A4704" w:rsidRDefault="000A4704" w:rsidP="00535FFF">
      <w:pPr>
        <w:pStyle w:val="ListParagraph"/>
        <w:numPr>
          <w:ilvl w:val="0"/>
          <w:numId w:val="8"/>
        </w:numPr>
      </w:pPr>
      <w:r>
        <w:t>one ball, scale, and meter stick per small group</w:t>
      </w:r>
    </w:p>
    <w:p w:rsidR="000A4704" w:rsidRDefault="000A4704" w:rsidP="00535FFF">
      <w:pPr>
        <w:pStyle w:val="ListParagraph"/>
        <w:numPr>
          <w:ilvl w:val="0"/>
          <w:numId w:val="8"/>
        </w:numPr>
      </w:pPr>
      <w:r>
        <w:t>one box of physics toys and books (or other heavy object)</w:t>
      </w:r>
    </w:p>
    <w:p w:rsidR="000A4704" w:rsidRDefault="000A4704" w:rsidP="00535FFF">
      <w:pPr>
        <w:pStyle w:val="ListParagraph"/>
        <w:numPr>
          <w:ilvl w:val="0"/>
          <w:numId w:val="8"/>
        </w:numPr>
      </w:pPr>
      <w:r>
        <w:t>pendulums (a weight on string hung from the ceiling)</w:t>
      </w:r>
    </w:p>
    <w:p w:rsidR="000A4704" w:rsidRDefault="000A4704" w:rsidP="00535FFF">
      <w:pPr>
        <w:pStyle w:val="ListParagraph"/>
        <w:numPr>
          <w:ilvl w:val="0"/>
          <w:numId w:val="8"/>
        </w:numPr>
      </w:pPr>
      <w:r>
        <w:t>computer with roller coaster simulation downloaded</w:t>
      </w:r>
    </w:p>
    <w:p w:rsidR="000A4704" w:rsidRPr="00535FFF" w:rsidRDefault="000A4704" w:rsidP="00535FFF">
      <w:pPr>
        <w:pStyle w:val="ListParagraph"/>
        <w:numPr>
          <w:ilvl w:val="0"/>
          <w:numId w:val="8"/>
        </w:numPr>
      </w:pPr>
      <w:r>
        <w:t>science notebook</w:t>
      </w:r>
    </w:p>
    <w:p w:rsidR="000A4704" w:rsidRDefault="000A4704"/>
    <w:p w:rsidR="000A4704" w:rsidRDefault="000A4704" w:rsidP="002D0150">
      <w:r>
        <w:t>The EJS Roller Coaster simulation can be downloaded from the comPADRE National Digital Library if it not available on the local computer:</w:t>
      </w:r>
    </w:p>
    <w:p w:rsidR="000A4704" w:rsidRDefault="000A4704">
      <w:r>
        <w:t xml:space="preserve">&lt; </w:t>
      </w:r>
      <w:hyperlink r:id="rId6" w:history="1">
        <w:r w:rsidRPr="0030670D">
          <w:rPr>
            <w:rStyle w:val="Hyperlink"/>
          </w:rPr>
          <w:t>http://www.compadre.org/OSP/items/detail.cfm?ID=8228</w:t>
        </w:r>
      </w:hyperlink>
      <w:r>
        <w:t>&gt;</w:t>
      </w:r>
    </w:p>
    <w:p w:rsidR="000A4704" w:rsidRPr="002D0150" w:rsidRDefault="000A4704"/>
    <w:p w:rsidR="000A4704" w:rsidRDefault="000A4704">
      <w:r>
        <w:t>Safety Precautions: No special precautions needed for this lesson.</w:t>
      </w:r>
    </w:p>
    <w:p w:rsidR="000A4704" w:rsidRPr="00D10859" w:rsidRDefault="000A4704" w:rsidP="002D0150">
      <w:pPr>
        <w:pStyle w:val="Heading2"/>
      </w:pPr>
      <w:smartTag w:uri="urn:schemas-microsoft-com:office:smarttags" w:element="State">
        <w:smartTag w:uri="urn:schemas-microsoft-com:office:smarttags" w:element="place">
          <w:r w:rsidRPr="00D10859">
            <w:t>North Carolina</w:t>
          </w:r>
        </w:smartTag>
      </w:smartTag>
      <w:r w:rsidRPr="00D10859">
        <w:t xml:space="preserve"> Curriculum Alignment (2004)</w:t>
      </w:r>
    </w:p>
    <w:p w:rsidR="000A4704" w:rsidRDefault="000A4704" w:rsidP="001E54D9">
      <w:r w:rsidRPr="00D10859">
        <w:t>This lesson addresses the following objectives in the NC SCOS 6</w:t>
      </w:r>
      <w:r w:rsidRPr="00D10859">
        <w:rPr>
          <w:vertAlign w:val="superscript"/>
        </w:rPr>
        <w:t>th</w:t>
      </w:r>
      <w:r w:rsidRPr="00D10859">
        <w:t xml:space="preserve"> grade science curriculum:</w:t>
      </w:r>
    </w:p>
    <w:p w:rsidR="000A4704" w:rsidRDefault="000A4704" w:rsidP="001E54D9"/>
    <w:p w:rsidR="000A4704" w:rsidRPr="00D10859" w:rsidRDefault="000A4704" w:rsidP="001E54D9">
      <w:r w:rsidRPr="00D10859">
        <w:t>1.05 Analyze evidence to:</w:t>
      </w:r>
    </w:p>
    <w:p w:rsidR="000A4704" w:rsidRPr="00D10859" w:rsidRDefault="000A4704" w:rsidP="001E54D9">
      <w:pPr>
        <w:numPr>
          <w:ilvl w:val="0"/>
          <w:numId w:val="1"/>
        </w:numPr>
      </w:pPr>
      <w:r w:rsidRPr="00D10859">
        <w:t>Explain observations.</w:t>
      </w:r>
    </w:p>
    <w:p w:rsidR="000A4704" w:rsidRPr="00D10859" w:rsidRDefault="000A4704" w:rsidP="001E54D9">
      <w:pPr>
        <w:numPr>
          <w:ilvl w:val="0"/>
          <w:numId w:val="1"/>
        </w:numPr>
      </w:pPr>
      <w:r w:rsidRPr="00D10859">
        <w:t>Make inferences and predictions.</w:t>
      </w:r>
    </w:p>
    <w:p w:rsidR="000A4704" w:rsidRPr="00D10859" w:rsidRDefault="000A4704" w:rsidP="001E54D9">
      <w:pPr>
        <w:numPr>
          <w:ilvl w:val="0"/>
          <w:numId w:val="1"/>
        </w:numPr>
      </w:pPr>
      <w:r w:rsidRPr="00D10859">
        <w:t>Develop the relationship between evidence and explanation.</w:t>
      </w:r>
    </w:p>
    <w:p w:rsidR="000A4704" w:rsidRDefault="000A4704" w:rsidP="001E54D9"/>
    <w:p w:rsidR="000A4704" w:rsidRPr="00D10859" w:rsidRDefault="000A4704" w:rsidP="001E54D9">
      <w:r w:rsidRPr="00D10859">
        <w:t>1.06 Use mathematics to gather, organize, and present quantitative data resulting from scientific investigations:</w:t>
      </w:r>
    </w:p>
    <w:p w:rsidR="000A4704" w:rsidRPr="00D10859" w:rsidRDefault="000A4704" w:rsidP="001E54D9">
      <w:pPr>
        <w:numPr>
          <w:ilvl w:val="0"/>
          <w:numId w:val="2"/>
        </w:numPr>
      </w:pPr>
      <w:r w:rsidRPr="00D10859">
        <w:t>Measurement.</w:t>
      </w:r>
    </w:p>
    <w:p w:rsidR="000A4704" w:rsidRPr="00D10859" w:rsidRDefault="000A4704" w:rsidP="001E54D9">
      <w:pPr>
        <w:numPr>
          <w:ilvl w:val="0"/>
          <w:numId w:val="2"/>
        </w:numPr>
      </w:pPr>
      <w:r w:rsidRPr="00D10859">
        <w:t>Analysis of data.</w:t>
      </w:r>
    </w:p>
    <w:p w:rsidR="000A4704" w:rsidRPr="00D10859" w:rsidRDefault="000A4704" w:rsidP="001E54D9">
      <w:pPr>
        <w:numPr>
          <w:ilvl w:val="0"/>
          <w:numId w:val="2"/>
        </w:numPr>
      </w:pPr>
      <w:r w:rsidRPr="00D10859">
        <w:t>Graphing.</w:t>
      </w:r>
    </w:p>
    <w:p w:rsidR="000A4704" w:rsidRPr="00D10859" w:rsidRDefault="000A4704" w:rsidP="001E54D9">
      <w:pPr>
        <w:numPr>
          <w:ilvl w:val="0"/>
          <w:numId w:val="2"/>
        </w:numPr>
      </w:pPr>
      <w:r w:rsidRPr="00D10859">
        <w:t>Prediction models.</w:t>
      </w:r>
    </w:p>
    <w:p w:rsidR="000A4704" w:rsidRDefault="000A4704" w:rsidP="001E54D9"/>
    <w:p w:rsidR="000A4704" w:rsidRPr="00D10859" w:rsidRDefault="000A4704" w:rsidP="001E54D9">
      <w:r w:rsidRPr="00D10859">
        <w:t>1.08 Use oral and written language to:</w:t>
      </w:r>
    </w:p>
    <w:p w:rsidR="000A4704" w:rsidRPr="00D10859" w:rsidRDefault="000A4704" w:rsidP="001E54D9">
      <w:pPr>
        <w:numPr>
          <w:ilvl w:val="0"/>
          <w:numId w:val="3"/>
        </w:numPr>
      </w:pPr>
      <w:r w:rsidRPr="00D10859">
        <w:t>Communicate findings.</w:t>
      </w:r>
    </w:p>
    <w:p w:rsidR="000A4704" w:rsidRPr="00D10859" w:rsidRDefault="000A4704" w:rsidP="001E54D9">
      <w:pPr>
        <w:numPr>
          <w:ilvl w:val="0"/>
          <w:numId w:val="3"/>
        </w:numPr>
      </w:pPr>
      <w:r w:rsidRPr="00D10859">
        <w:t>Defend conclusions of scientific investigations.</w:t>
      </w:r>
    </w:p>
    <w:p w:rsidR="000A4704" w:rsidRDefault="000A4704" w:rsidP="001E54D9"/>
    <w:p w:rsidR="000A4704" w:rsidRPr="00D10859" w:rsidRDefault="000A4704" w:rsidP="001E54D9">
      <w:r w:rsidRPr="00D10859">
        <w:t>1.09 Use technologies and information systems to:</w:t>
      </w:r>
    </w:p>
    <w:p w:rsidR="000A4704" w:rsidRPr="00D10859" w:rsidRDefault="000A4704" w:rsidP="001E54D9">
      <w:pPr>
        <w:numPr>
          <w:ilvl w:val="0"/>
          <w:numId w:val="4"/>
        </w:numPr>
      </w:pPr>
      <w:r w:rsidRPr="00D10859">
        <w:t>Research.</w:t>
      </w:r>
    </w:p>
    <w:p w:rsidR="000A4704" w:rsidRPr="00D10859" w:rsidRDefault="000A4704" w:rsidP="001E54D9">
      <w:pPr>
        <w:numPr>
          <w:ilvl w:val="0"/>
          <w:numId w:val="4"/>
        </w:numPr>
      </w:pPr>
      <w:r w:rsidRPr="00D10859">
        <w:t>Gather and analyze data.</w:t>
      </w:r>
    </w:p>
    <w:p w:rsidR="000A4704" w:rsidRPr="00D10859" w:rsidRDefault="000A4704" w:rsidP="001E54D9">
      <w:pPr>
        <w:numPr>
          <w:ilvl w:val="0"/>
          <w:numId w:val="4"/>
        </w:numPr>
      </w:pPr>
      <w:r w:rsidRPr="00D10859">
        <w:t>Visualize data.</w:t>
      </w:r>
    </w:p>
    <w:p w:rsidR="000A4704" w:rsidRDefault="000A4704" w:rsidP="00672ADB">
      <w:pPr>
        <w:numPr>
          <w:ilvl w:val="0"/>
          <w:numId w:val="4"/>
        </w:numPr>
      </w:pPr>
      <w:r w:rsidRPr="00D10859">
        <w:t>Disseminate findings to others.</w:t>
      </w:r>
    </w:p>
    <w:p w:rsidR="000A4704" w:rsidRDefault="000A4704" w:rsidP="00672ADB"/>
    <w:p w:rsidR="000A4704" w:rsidRPr="00672ADB" w:rsidRDefault="000A4704" w:rsidP="00672ADB">
      <w:r w:rsidRPr="00672ADB">
        <w:t>6.04 Evaluate data for qualitative and quantitative relationships associated with energy transfer and/or transformation.</w:t>
      </w:r>
    </w:p>
    <w:p w:rsidR="000A4704" w:rsidRDefault="000A4704" w:rsidP="00733EEE"/>
    <w:p w:rsidR="000A4704" w:rsidRPr="00733EEE" w:rsidRDefault="000A4704" w:rsidP="00733EEE">
      <w:r w:rsidRPr="00733EEE">
        <w:t>6.07 Analyze the Law of Conservation of Energy:</w:t>
      </w:r>
    </w:p>
    <w:p w:rsidR="000A4704" w:rsidRPr="00733EEE" w:rsidRDefault="000A4704" w:rsidP="00733EEE">
      <w:pPr>
        <w:numPr>
          <w:ilvl w:val="0"/>
          <w:numId w:val="5"/>
        </w:numPr>
        <w:tabs>
          <w:tab w:val="clear" w:pos="720"/>
          <w:tab w:val="num" w:pos="1080"/>
        </w:tabs>
        <w:ind w:left="1080"/>
      </w:pPr>
      <w:r w:rsidRPr="00733EEE">
        <w:t>Conclude that energy cannot be created or destroyed, but only changed from one form into another.</w:t>
      </w:r>
    </w:p>
    <w:p w:rsidR="000A4704" w:rsidRPr="00733EEE" w:rsidRDefault="000A4704" w:rsidP="00733EEE">
      <w:pPr>
        <w:numPr>
          <w:ilvl w:val="0"/>
          <w:numId w:val="5"/>
        </w:numPr>
        <w:tabs>
          <w:tab w:val="clear" w:pos="720"/>
          <w:tab w:val="num" w:pos="1080"/>
        </w:tabs>
        <w:ind w:left="1080"/>
      </w:pPr>
      <w:r w:rsidRPr="00733EEE">
        <w:t>Conclude that the amount of energy stays the same, although within the process some energy is always converted to heat.</w:t>
      </w:r>
    </w:p>
    <w:p w:rsidR="000A4704" w:rsidRPr="00733EEE" w:rsidRDefault="000A4704" w:rsidP="00733EEE">
      <w:pPr>
        <w:numPr>
          <w:ilvl w:val="0"/>
          <w:numId w:val="5"/>
        </w:numPr>
        <w:tabs>
          <w:tab w:val="clear" w:pos="720"/>
          <w:tab w:val="num" w:pos="1080"/>
        </w:tabs>
        <w:ind w:left="1080"/>
      </w:pPr>
      <w:r w:rsidRPr="00733EEE">
        <w:t>Some systems transform energy with less loss of heat than others.</w:t>
      </w:r>
    </w:p>
    <w:p w:rsidR="000A4704" w:rsidRDefault="000A4704" w:rsidP="00837095">
      <w:pPr>
        <w:ind w:left="0"/>
      </w:pPr>
    </w:p>
    <w:p w:rsidR="000A4704" w:rsidRPr="00837095" w:rsidRDefault="000A4704" w:rsidP="00837095">
      <w:pPr>
        <w:pStyle w:val="Heading3"/>
      </w:pPr>
      <w:r w:rsidRPr="00837095">
        <w:t>I.  ENGAGEMENT</w:t>
      </w:r>
    </w:p>
    <w:p w:rsidR="000A4704" w:rsidRDefault="000A4704" w:rsidP="001E54D9">
      <w:r>
        <w:t xml:space="preserve">Review potential and kinetic energy using the Energy Review sheet at the bottom. For the top half of the sheet, review as a whole group with a fast pace (about 15 minutes) and with students using their science notebooks. </w:t>
      </w:r>
    </w:p>
    <w:p w:rsidR="000A4704" w:rsidRDefault="000A4704" w:rsidP="001E54D9"/>
    <w:p w:rsidR="000A4704" w:rsidRDefault="000A4704" w:rsidP="001E54D9">
      <w:r>
        <w:t>A force is . . .  Teacher walks slowly past a student previously told to give her a gentle push.</w:t>
      </w:r>
    </w:p>
    <w:p w:rsidR="000A4704" w:rsidRDefault="000A4704" w:rsidP="001E54D9">
      <w:r>
        <w:t>Work =  . . .  Student volunteer lifts the big crate of physics toys and books</w:t>
      </w:r>
    </w:p>
    <w:p w:rsidR="000A4704" w:rsidRDefault="000A4704" w:rsidP="001E54D9">
      <w:r>
        <w:t>Energy is . . . Ask if student straining to hold the heavy crate is doing work. No because distance is zero.</w:t>
      </w:r>
    </w:p>
    <w:p w:rsidR="000A4704" w:rsidRDefault="000A4704" w:rsidP="001E54D9">
      <w:r>
        <w:t>Kinetic Energy is . . . drop large rubber glitter ball</w:t>
      </w:r>
    </w:p>
    <w:p w:rsidR="000A4704" w:rsidRPr="001A7C0E" w:rsidRDefault="000A4704" w:rsidP="001E54D9">
      <w:pPr>
        <w:rPr>
          <w:vertAlign w:val="superscript"/>
        </w:rPr>
      </w:pPr>
      <w:r>
        <w:t>To calculate KE . . . write on whiteboard KE=1/2mv</w:t>
      </w:r>
      <w:r>
        <w:rPr>
          <w:vertAlign w:val="superscript"/>
        </w:rPr>
        <w:t>2</w:t>
      </w:r>
    </w:p>
    <w:p w:rsidR="000A4704" w:rsidRDefault="000A4704" w:rsidP="001E54D9">
      <w:r>
        <w:t>The units are . . . for mass put ball on scale and say it weighs 600 g, which students have done in a previous lesson. On whiteboard show the conversion from g to kg. Reinforce concept of “multiplying by one” for conversions—600g x 1g/100kg = 0.6kg</w:t>
      </w:r>
    </w:p>
    <w:p w:rsidR="000A4704" w:rsidRDefault="000A4704" w:rsidP="001E54D9"/>
    <w:p w:rsidR="000A4704" w:rsidRDefault="000A4704" w:rsidP="001E54D9">
      <w:r>
        <w:t>For the calculations of kinetic and potential energy, allow students to work in small groups with a visual timer set for 10 minutes. Students should round numbers (e.g.  9.8 m/s</w:t>
      </w:r>
      <w:r>
        <w:rPr>
          <w:vertAlign w:val="superscript"/>
        </w:rPr>
        <w:t xml:space="preserve">2 </w:t>
      </w:r>
      <w:r>
        <w:t xml:space="preserve">is rounded to 10) and not use calculators.  </w:t>
      </w:r>
      <w:r w:rsidRPr="00535FFF">
        <w:t>If</w:t>
      </w:r>
      <w:r>
        <w:t xml:space="preserve"> students finish early, have them calculate the velocity in the problem at the bottom of the review or help other groups. Each group should have a ball, scale, and meter stick. Teacher circulates and monitors the progress of each group.</w:t>
      </w:r>
    </w:p>
    <w:p w:rsidR="000A4704" w:rsidRDefault="000A4704" w:rsidP="001E54D9"/>
    <w:p w:rsidR="000A4704" w:rsidRDefault="000A4704">
      <w:r>
        <w:t>Have the small groups go back to the pendulums and show where potential energy and kinetic energy are at their maximum.</w:t>
      </w:r>
    </w:p>
    <w:p w:rsidR="000A4704" w:rsidRDefault="000A4704"/>
    <w:p w:rsidR="000A4704" w:rsidRDefault="000A4704" w:rsidP="00837095">
      <w:pPr>
        <w:pStyle w:val="Heading3"/>
      </w:pPr>
      <w:r>
        <w:t>II. EXPLORATION</w:t>
      </w:r>
    </w:p>
    <w:p w:rsidR="000A4704" w:rsidRDefault="000A4704" w:rsidP="001E54D9">
      <w:r>
        <w:t xml:space="preserve">Have students work in pairs and open the EJS roller coaster.  Allow students about 5 minutes to explore with the simulation. </w:t>
      </w:r>
    </w:p>
    <w:p w:rsidR="000A4704" w:rsidRDefault="000A4704"/>
    <w:p w:rsidR="000A4704" w:rsidRDefault="000A4704" w:rsidP="00837095">
      <w:pPr>
        <w:pStyle w:val="Heading3"/>
      </w:pPr>
      <w:r>
        <w:t>III. EXPLANATION/CONCEPT INVENTION</w:t>
      </w:r>
    </w:p>
    <w:p w:rsidR="000A4704" w:rsidRDefault="000A4704" w:rsidP="001E54D9">
      <w:r>
        <w:t>Ask students to reset the simulation to the ramp and begin with question 3 in the guide below.  When most students have completed the guide, review the answers with the whole group.</w:t>
      </w:r>
    </w:p>
    <w:p w:rsidR="000A4704" w:rsidRDefault="000A4704"/>
    <w:p w:rsidR="000A4704" w:rsidRDefault="000A4704" w:rsidP="00837095">
      <w:pPr>
        <w:pStyle w:val="Heading3"/>
      </w:pPr>
      <w:r>
        <w:t>IV. EXPANSION OF THE IDEA</w:t>
      </w:r>
    </w:p>
    <w:p w:rsidR="000A4704" w:rsidRDefault="000A4704" w:rsidP="001E54D9">
      <w:r>
        <w:t>For students who finish early, have them compare the “Up and Down” track to the “Up and Down” track on the roller coaster with friction.  Ask them to write a brief description or make sketches to show the comparison.</w:t>
      </w:r>
    </w:p>
    <w:p w:rsidR="000A4704" w:rsidRDefault="000A4704"/>
    <w:p w:rsidR="000A4704" w:rsidRDefault="000A4704" w:rsidP="00837095">
      <w:pPr>
        <w:pStyle w:val="Heading3"/>
      </w:pPr>
      <w:r>
        <w:t>V. EVALUATION</w:t>
      </w:r>
    </w:p>
    <w:p w:rsidR="000A4704" w:rsidRDefault="000A4704" w:rsidP="001E54D9">
      <w:r>
        <w:t>As students complete the guide, other students can move to the roller coaster with friction or continue with the exploration activity of designing roller coasters. Teacher circulates to check that the Energy Review and the Roller Coaster Gravitational Potential and Kinetic Energy Guide are correctly completed and stapled into the science notebook.</w:t>
      </w:r>
    </w:p>
    <w:p w:rsidR="000A4704" w:rsidRDefault="000A4704" w:rsidP="001E54D9"/>
    <w:p w:rsidR="000A4704" w:rsidRPr="00837095" w:rsidRDefault="000A4704" w:rsidP="00837095">
      <w:pPr>
        <w:pStyle w:val="Heading2"/>
      </w:pPr>
      <w:r w:rsidRPr="00837095">
        <w:t>Energy Review</w:t>
      </w:r>
    </w:p>
    <w:p w:rsidR="000A4704" w:rsidRDefault="000A4704" w:rsidP="00F14338">
      <w:pPr>
        <w:rPr>
          <w:rFonts w:ascii="Comic Sans MS" w:hAnsi="Comic Sans MS"/>
          <w:sz w:val="24"/>
          <w:szCs w:val="24"/>
        </w:rPr>
      </w:pPr>
      <w:r>
        <w:rPr>
          <w:rFonts w:ascii="Comic Sans MS" w:hAnsi="Comic Sans MS"/>
          <w:sz w:val="24"/>
          <w:szCs w:val="24"/>
        </w:rPr>
        <w:t>Use the metric system of units when answering the following questions.</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A force is a _______________ or a _______________.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Work = ______________ x _________________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Energy is ___________________________________.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Kinetic energy is the energy of ___________________.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KE =</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What is m and its units? ________________________.</w:t>
      </w:r>
    </w:p>
    <w:p w:rsidR="000A4704" w:rsidRDefault="000A4704" w:rsidP="00F14338">
      <w:pPr>
        <w:rPr>
          <w:rFonts w:ascii="Comic Sans MS" w:hAnsi="Comic Sans MS"/>
          <w:sz w:val="24"/>
          <w:szCs w:val="24"/>
        </w:rPr>
      </w:pPr>
      <w:r>
        <w:rPr>
          <w:rFonts w:ascii="Comic Sans MS" w:hAnsi="Comic Sans MS"/>
          <w:sz w:val="24"/>
          <w:szCs w:val="24"/>
        </w:rPr>
        <w:t>What is v and its units?  ________________________.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Potential energy is the energy of __________________.</w:t>
      </w:r>
    </w:p>
    <w:p w:rsidR="000A4704" w:rsidRDefault="000A4704" w:rsidP="00F14338">
      <w:pPr>
        <w:rPr>
          <w:rFonts w:ascii="Comic Sans MS" w:hAnsi="Comic Sans MS"/>
          <w:sz w:val="24"/>
          <w:szCs w:val="24"/>
        </w:rPr>
      </w:pPr>
    </w:p>
    <w:p w:rsidR="000A4704" w:rsidRDefault="000A4704" w:rsidP="00A01624">
      <w:pPr>
        <w:rPr>
          <w:rFonts w:ascii="Comic Sans MS" w:hAnsi="Comic Sans MS"/>
          <w:sz w:val="24"/>
          <w:szCs w:val="24"/>
        </w:rPr>
      </w:pPr>
      <w:r>
        <w:rPr>
          <w:rFonts w:ascii="Comic Sans MS" w:hAnsi="Comic Sans MS"/>
          <w:sz w:val="24"/>
          <w:szCs w:val="24"/>
        </w:rPr>
        <w:t>Gravitational PE =</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What is m and its units? ________________________.</w:t>
      </w:r>
    </w:p>
    <w:p w:rsidR="000A4704" w:rsidRDefault="000A4704" w:rsidP="00F14338">
      <w:pPr>
        <w:rPr>
          <w:rFonts w:ascii="Comic Sans MS" w:hAnsi="Comic Sans MS"/>
          <w:sz w:val="24"/>
          <w:szCs w:val="24"/>
        </w:rPr>
      </w:pPr>
      <w:r>
        <w:rPr>
          <w:rFonts w:ascii="Comic Sans MS" w:hAnsi="Comic Sans MS"/>
          <w:sz w:val="24"/>
          <w:szCs w:val="24"/>
        </w:rPr>
        <w:t>What is g and its units?  ________________________.</w:t>
      </w:r>
    </w:p>
    <w:p w:rsidR="000A4704" w:rsidRDefault="000A4704" w:rsidP="00F14338">
      <w:pPr>
        <w:rPr>
          <w:rFonts w:ascii="Comic Sans MS" w:hAnsi="Comic Sans MS"/>
          <w:sz w:val="24"/>
          <w:szCs w:val="24"/>
        </w:rPr>
      </w:pPr>
      <w:r>
        <w:rPr>
          <w:rFonts w:ascii="Comic Sans MS" w:hAnsi="Comic Sans MS"/>
          <w:sz w:val="24"/>
          <w:szCs w:val="24"/>
        </w:rPr>
        <w:t>What is h and its units?  ________________________.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For KE and PE, what unit of energy have we used?</w:t>
      </w:r>
    </w:p>
    <w:p w:rsidR="000A4704" w:rsidRDefault="000A4704" w:rsidP="00F14338">
      <w:pPr>
        <w:rPr>
          <w:rFonts w:ascii="Comic Sans MS" w:hAnsi="Comic Sans MS"/>
          <w:sz w:val="24"/>
          <w:szCs w:val="24"/>
        </w:rPr>
      </w:pPr>
      <w:r>
        <w:rPr>
          <w:rFonts w:ascii="Comic Sans MS" w:hAnsi="Comic Sans MS"/>
          <w:sz w:val="24"/>
          <w:szCs w:val="24"/>
        </w:rPr>
        <w:t>________________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A ball weighs 600 g. I roll it a distance of 3 meters and it takes 1.5 seconds. What is the kinetic energy of the rolling ball?</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 xml:space="preserve">I raise the ball off the floor to the top of a meter stick. What is the potential energy of the ball? </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Please show your work to these two questions on the back. Include units in all parts of the calculation—it will help you!</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Once you finish the two questions above, calculate the velocity of the ball at the bottom of the stick if it is dropped from the top of the meter stick.</w:t>
      </w:r>
    </w:p>
    <w:p w:rsidR="000A4704" w:rsidRDefault="000A4704" w:rsidP="001E54D9"/>
    <w:p w:rsidR="000A4704" w:rsidRPr="00837095" w:rsidRDefault="000A4704" w:rsidP="00837095">
      <w:pPr>
        <w:pStyle w:val="Heading2"/>
      </w:pPr>
      <w:r w:rsidRPr="00845F5C">
        <w:t>Energy</w:t>
      </w:r>
      <w:r>
        <w:t xml:space="preserve"> Review</w:t>
      </w:r>
      <w:r>
        <w:tab/>
      </w:r>
      <w:r w:rsidRPr="00A01624">
        <w:rPr>
          <w:color w:val="FF0000"/>
          <w:sz w:val="24"/>
          <w:szCs w:val="24"/>
        </w:rPr>
        <w:t>Answer Key</w:t>
      </w:r>
    </w:p>
    <w:p w:rsidR="000A4704" w:rsidRDefault="000A4704" w:rsidP="00F14338">
      <w:pPr>
        <w:rPr>
          <w:rFonts w:ascii="Comic Sans MS" w:hAnsi="Comic Sans MS"/>
          <w:sz w:val="24"/>
          <w:szCs w:val="24"/>
        </w:rPr>
      </w:pPr>
      <w:r>
        <w:rPr>
          <w:rFonts w:ascii="Comic Sans MS" w:hAnsi="Comic Sans MS"/>
          <w:sz w:val="24"/>
          <w:szCs w:val="24"/>
        </w:rPr>
        <w:t>A force is a __</w:t>
      </w:r>
      <w:r>
        <w:rPr>
          <w:rFonts w:ascii="Comic Sans MS" w:hAnsi="Comic Sans MS"/>
          <w:i/>
          <w:sz w:val="24"/>
          <w:szCs w:val="24"/>
        </w:rPr>
        <w:t>push</w:t>
      </w:r>
      <w:r>
        <w:rPr>
          <w:rFonts w:ascii="Comic Sans MS" w:hAnsi="Comic Sans MS"/>
          <w:sz w:val="24"/>
          <w:szCs w:val="24"/>
        </w:rPr>
        <w:t>_____ or a ___</w:t>
      </w:r>
      <w:r>
        <w:rPr>
          <w:rFonts w:ascii="Comic Sans MS" w:hAnsi="Comic Sans MS"/>
          <w:i/>
          <w:sz w:val="24"/>
          <w:szCs w:val="24"/>
        </w:rPr>
        <w:t>pull</w:t>
      </w:r>
      <w:r>
        <w:rPr>
          <w:rFonts w:ascii="Comic Sans MS" w:hAnsi="Comic Sans MS"/>
          <w:sz w:val="24"/>
          <w:szCs w:val="24"/>
        </w:rPr>
        <w:t>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Work = __</w:t>
      </w:r>
      <w:r>
        <w:rPr>
          <w:rFonts w:ascii="Comic Sans MS" w:hAnsi="Comic Sans MS"/>
          <w:i/>
          <w:sz w:val="24"/>
          <w:szCs w:val="24"/>
        </w:rPr>
        <w:t>Force</w:t>
      </w:r>
      <w:r>
        <w:rPr>
          <w:rFonts w:ascii="Comic Sans MS" w:hAnsi="Comic Sans MS"/>
          <w:sz w:val="24"/>
          <w:szCs w:val="24"/>
        </w:rPr>
        <w:t>___ x ____</w:t>
      </w:r>
      <w:r>
        <w:rPr>
          <w:rFonts w:ascii="Comic Sans MS" w:hAnsi="Comic Sans MS"/>
          <w:i/>
          <w:sz w:val="24"/>
          <w:szCs w:val="24"/>
        </w:rPr>
        <w:t>distance</w:t>
      </w:r>
      <w:r>
        <w:rPr>
          <w:rFonts w:ascii="Comic Sans MS" w:hAnsi="Comic Sans MS"/>
          <w:sz w:val="24"/>
          <w:szCs w:val="24"/>
        </w:rPr>
        <w:t>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Energy is __</w:t>
      </w:r>
      <w:r>
        <w:rPr>
          <w:rFonts w:ascii="Comic Sans MS" w:hAnsi="Comic Sans MS"/>
          <w:i/>
          <w:sz w:val="24"/>
          <w:szCs w:val="24"/>
        </w:rPr>
        <w:t>the ability to do work</w:t>
      </w:r>
      <w:r>
        <w:rPr>
          <w:rFonts w:ascii="Comic Sans MS" w:hAnsi="Comic Sans MS"/>
          <w:sz w:val="24"/>
          <w:szCs w:val="24"/>
        </w:rPr>
        <w:t>________.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Kinetic energy is the energy of ___</w:t>
      </w:r>
      <w:r>
        <w:rPr>
          <w:rFonts w:ascii="Comic Sans MS" w:hAnsi="Comic Sans MS"/>
          <w:i/>
          <w:sz w:val="24"/>
          <w:szCs w:val="24"/>
        </w:rPr>
        <w:t>motion</w:t>
      </w:r>
      <w:r>
        <w:rPr>
          <w:rFonts w:ascii="Comic Sans MS" w:hAnsi="Comic Sans MS"/>
          <w:sz w:val="24"/>
          <w:szCs w:val="24"/>
        </w:rPr>
        <w:t>______.</w:t>
      </w:r>
    </w:p>
    <w:p w:rsidR="000A4704" w:rsidRDefault="000A4704" w:rsidP="00F14338">
      <w:pPr>
        <w:rPr>
          <w:rFonts w:ascii="Comic Sans MS" w:hAnsi="Comic Sans MS"/>
          <w:sz w:val="24"/>
          <w:szCs w:val="24"/>
        </w:rPr>
      </w:pPr>
    </w:p>
    <w:p w:rsidR="000A4704" w:rsidRPr="00F14338" w:rsidRDefault="000A4704" w:rsidP="00F14338">
      <w:pPr>
        <w:rPr>
          <w:rFonts w:ascii="Comic Sans MS" w:hAnsi="Comic Sans MS"/>
          <w:i/>
          <w:sz w:val="24"/>
          <w:szCs w:val="24"/>
          <w:vertAlign w:val="superscript"/>
        </w:rPr>
      </w:pPr>
      <w:r>
        <w:rPr>
          <w:rFonts w:ascii="Comic Sans MS" w:hAnsi="Comic Sans MS"/>
          <w:sz w:val="24"/>
          <w:szCs w:val="24"/>
        </w:rPr>
        <w:t xml:space="preserve">KE = </w:t>
      </w:r>
      <w:r>
        <w:rPr>
          <w:rFonts w:ascii="Comic Sans MS" w:hAnsi="Comic Sans MS"/>
          <w:i/>
          <w:sz w:val="24"/>
          <w:szCs w:val="24"/>
        </w:rPr>
        <w:t>½ m v</w:t>
      </w:r>
      <w:r>
        <w:rPr>
          <w:rFonts w:ascii="Comic Sans MS" w:hAnsi="Comic Sans MS"/>
          <w:i/>
          <w:sz w:val="24"/>
          <w:szCs w:val="24"/>
          <w:vertAlign w:val="superscript"/>
        </w:rPr>
        <w:t>2</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What is m and its units? __</w:t>
      </w:r>
      <w:r>
        <w:rPr>
          <w:rFonts w:ascii="Comic Sans MS" w:hAnsi="Comic Sans MS"/>
          <w:i/>
          <w:sz w:val="24"/>
          <w:szCs w:val="24"/>
        </w:rPr>
        <w:t>mass - kilograms</w:t>
      </w:r>
      <w:r>
        <w:rPr>
          <w:rFonts w:ascii="Comic Sans MS" w:hAnsi="Comic Sans MS"/>
          <w:sz w:val="24"/>
          <w:szCs w:val="24"/>
        </w:rPr>
        <w:t>_____.</w:t>
      </w:r>
    </w:p>
    <w:p w:rsidR="000A4704" w:rsidRDefault="000A4704" w:rsidP="00F14338">
      <w:pPr>
        <w:rPr>
          <w:rFonts w:ascii="Comic Sans MS" w:hAnsi="Comic Sans MS"/>
          <w:sz w:val="24"/>
          <w:szCs w:val="24"/>
        </w:rPr>
      </w:pPr>
      <w:r>
        <w:rPr>
          <w:rFonts w:ascii="Comic Sans MS" w:hAnsi="Comic Sans MS"/>
          <w:sz w:val="24"/>
          <w:szCs w:val="24"/>
        </w:rPr>
        <w:t>What is v and its units?  ___</w:t>
      </w:r>
      <w:r>
        <w:rPr>
          <w:rFonts w:ascii="Comic Sans MS" w:hAnsi="Comic Sans MS"/>
          <w:i/>
          <w:sz w:val="24"/>
          <w:szCs w:val="24"/>
        </w:rPr>
        <w:t>velocity – meter/second</w:t>
      </w:r>
      <w:r>
        <w:rPr>
          <w:rFonts w:ascii="Comic Sans MS" w:hAnsi="Comic Sans MS"/>
          <w:sz w:val="24"/>
          <w:szCs w:val="24"/>
        </w:rPr>
        <w:t>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Potential energy is the energy of ___</w:t>
      </w:r>
      <w:r>
        <w:rPr>
          <w:rFonts w:ascii="Comic Sans MS" w:hAnsi="Comic Sans MS"/>
          <w:i/>
          <w:sz w:val="24"/>
          <w:szCs w:val="24"/>
        </w:rPr>
        <w:t>position</w:t>
      </w:r>
      <w:r>
        <w:rPr>
          <w:rFonts w:ascii="Comic Sans MS" w:hAnsi="Comic Sans MS"/>
          <w:sz w:val="24"/>
          <w:szCs w:val="24"/>
        </w:rPr>
        <w:t>___.</w:t>
      </w:r>
    </w:p>
    <w:p w:rsidR="000A4704" w:rsidRDefault="000A4704" w:rsidP="00F14338">
      <w:pPr>
        <w:rPr>
          <w:rFonts w:ascii="Comic Sans MS" w:hAnsi="Comic Sans MS"/>
          <w:sz w:val="24"/>
          <w:szCs w:val="24"/>
        </w:rPr>
      </w:pPr>
    </w:p>
    <w:p w:rsidR="000A4704" w:rsidRPr="00F14338" w:rsidRDefault="000A4704" w:rsidP="00F14338">
      <w:pPr>
        <w:rPr>
          <w:rFonts w:ascii="Comic Sans MS" w:hAnsi="Comic Sans MS"/>
          <w:i/>
          <w:sz w:val="24"/>
          <w:szCs w:val="24"/>
        </w:rPr>
      </w:pPr>
      <w:r>
        <w:rPr>
          <w:rFonts w:ascii="Comic Sans MS" w:hAnsi="Comic Sans MS"/>
          <w:sz w:val="24"/>
          <w:szCs w:val="24"/>
        </w:rPr>
        <w:t xml:space="preserve">Gravitational PE =  </w:t>
      </w:r>
      <w:r>
        <w:rPr>
          <w:rFonts w:ascii="Comic Sans MS" w:hAnsi="Comic Sans MS"/>
          <w:i/>
          <w:sz w:val="24"/>
          <w:szCs w:val="24"/>
        </w:rPr>
        <w:t>mgh</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What is m and its units? __</w:t>
      </w:r>
      <w:r>
        <w:rPr>
          <w:rFonts w:ascii="Comic Sans MS" w:hAnsi="Comic Sans MS"/>
          <w:i/>
          <w:sz w:val="24"/>
          <w:szCs w:val="24"/>
        </w:rPr>
        <w:t>mass - kilograms</w:t>
      </w:r>
      <w:r>
        <w:rPr>
          <w:rFonts w:ascii="Comic Sans MS" w:hAnsi="Comic Sans MS"/>
          <w:sz w:val="24"/>
          <w:szCs w:val="24"/>
        </w:rPr>
        <w:t>__________.</w:t>
      </w:r>
    </w:p>
    <w:p w:rsidR="000A4704" w:rsidRDefault="000A4704" w:rsidP="00F14338">
      <w:pPr>
        <w:rPr>
          <w:rFonts w:ascii="Comic Sans MS" w:hAnsi="Comic Sans MS"/>
          <w:sz w:val="24"/>
          <w:szCs w:val="24"/>
        </w:rPr>
      </w:pPr>
      <w:r>
        <w:rPr>
          <w:rFonts w:ascii="Comic Sans MS" w:hAnsi="Comic Sans MS"/>
          <w:sz w:val="24"/>
          <w:szCs w:val="24"/>
        </w:rPr>
        <w:t>What is g and its units?  __</w:t>
      </w:r>
      <w:r>
        <w:rPr>
          <w:rFonts w:ascii="Comic Sans MS" w:hAnsi="Comic Sans MS"/>
          <w:i/>
          <w:sz w:val="24"/>
          <w:szCs w:val="24"/>
        </w:rPr>
        <w:t>acceleration due to gravity – meters/second</w:t>
      </w:r>
      <w:r>
        <w:rPr>
          <w:rFonts w:ascii="Comic Sans MS" w:hAnsi="Comic Sans MS"/>
          <w:i/>
          <w:sz w:val="24"/>
          <w:szCs w:val="24"/>
          <w:vertAlign w:val="superscript"/>
        </w:rPr>
        <w:t xml:space="preserve"> 2</w:t>
      </w:r>
      <w:r>
        <w:rPr>
          <w:rFonts w:ascii="Comic Sans MS" w:hAnsi="Comic Sans MS"/>
          <w:i/>
          <w:sz w:val="24"/>
          <w:szCs w:val="24"/>
        </w:rPr>
        <w:t>_</w:t>
      </w:r>
      <w:r>
        <w:rPr>
          <w:rFonts w:ascii="Comic Sans MS" w:hAnsi="Comic Sans MS"/>
          <w:sz w:val="24"/>
          <w:szCs w:val="24"/>
        </w:rPr>
        <w:t>_.</w:t>
      </w:r>
    </w:p>
    <w:p w:rsidR="000A4704" w:rsidRDefault="000A4704" w:rsidP="00F14338">
      <w:pPr>
        <w:rPr>
          <w:rFonts w:ascii="Comic Sans MS" w:hAnsi="Comic Sans MS"/>
          <w:sz w:val="24"/>
          <w:szCs w:val="24"/>
        </w:rPr>
      </w:pPr>
      <w:r>
        <w:rPr>
          <w:rFonts w:ascii="Comic Sans MS" w:hAnsi="Comic Sans MS"/>
          <w:sz w:val="24"/>
          <w:szCs w:val="24"/>
        </w:rPr>
        <w:t>What is h and its units?  _</w:t>
      </w:r>
      <w:r>
        <w:rPr>
          <w:rFonts w:ascii="Comic Sans MS" w:hAnsi="Comic Sans MS"/>
          <w:i/>
          <w:sz w:val="24"/>
          <w:szCs w:val="24"/>
        </w:rPr>
        <w:t>change in height - meters</w:t>
      </w:r>
      <w:r>
        <w:rPr>
          <w:rFonts w:ascii="Comic Sans MS" w:hAnsi="Comic Sans MS"/>
          <w:sz w:val="24"/>
          <w:szCs w:val="24"/>
        </w:rPr>
        <w:t>_____.</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For KE and PE, what unit of energy have we used?</w:t>
      </w:r>
    </w:p>
    <w:p w:rsidR="000A4704" w:rsidRDefault="000A4704" w:rsidP="00F14338">
      <w:pPr>
        <w:rPr>
          <w:rFonts w:ascii="Comic Sans MS" w:hAnsi="Comic Sans MS"/>
          <w:sz w:val="24"/>
          <w:szCs w:val="24"/>
        </w:rPr>
      </w:pPr>
      <w:r>
        <w:rPr>
          <w:rFonts w:ascii="Comic Sans MS" w:hAnsi="Comic Sans MS"/>
          <w:sz w:val="24"/>
          <w:szCs w:val="24"/>
        </w:rPr>
        <w:t>__</w:t>
      </w:r>
      <w:r>
        <w:rPr>
          <w:rFonts w:ascii="Comic Sans MS" w:hAnsi="Comic Sans MS"/>
          <w:i/>
          <w:sz w:val="24"/>
          <w:szCs w:val="24"/>
        </w:rPr>
        <w:t>Joules</w:t>
      </w:r>
      <w:r>
        <w:rPr>
          <w:rFonts w:ascii="Comic Sans MS" w:hAnsi="Comic Sans MS"/>
          <w:sz w:val="24"/>
          <w:szCs w:val="24"/>
        </w:rPr>
        <w:t>________</w:t>
      </w:r>
    </w:p>
    <w:p w:rsidR="000A4704" w:rsidRDefault="000A4704" w:rsidP="00F14338">
      <w:pPr>
        <w:rPr>
          <w:rFonts w:ascii="Comic Sans MS" w:hAnsi="Comic Sans MS"/>
          <w:sz w:val="24"/>
          <w:szCs w:val="24"/>
        </w:rPr>
      </w:pPr>
    </w:p>
    <w:p w:rsidR="000A4704" w:rsidRPr="00743FB8" w:rsidRDefault="000A4704" w:rsidP="00F14338">
      <w:pPr>
        <w:rPr>
          <w:rFonts w:ascii="Comic Sans MS" w:hAnsi="Comic Sans MS"/>
          <w:i/>
          <w:sz w:val="24"/>
          <w:szCs w:val="24"/>
        </w:rPr>
      </w:pPr>
      <w:r>
        <w:rPr>
          <w:rFonts w:ascii="Comic Sans MS" w:hAnsi="Comic Sans MS"/>
          <w:sz w:val="24"/>
          <w:szCs w:val="24"/>
        </w:rPr>
        <w:t xml:space="preserve">A ball weighs 600 g. I roll it a distance of 3 meters and it takes 1.5 seconds. What is the kinetic energy of the rolling ball?  </w:t>
      </w:r>
      <w:r w:rsidRPr="00743FB8">
        <w:rPr>
          <w:rFonts w:ascii="Comic Sans MS" w:hAnsi="Comic Sans MS"/>
          <w:i/>
          <w:sz w:val="24"/>
          <w:szCs w:val="24"/>
        </w:rPr>
        <w:t>About 1.2 Joules</w:t>
      </w:r>
    </w:p>
    <w:p w:rsidR="000A4704" w:rsidRDefault="000A4704" w:rsidP="00F14338">
      <w:pPr>
        <w:rPr>
          <w:rFonts w:ascii="Comic Sans MS" w:hAnsi="Comic Sans MS"/>
          <w:sz w:val="24"/>
          <w:szCs w:val="24"/>
        </w:rPr>
      </w:pPr>
    </w:p>
    <w:p w:rsidR="000A4704" w:rsidRPr="00743FB8" w:rsidRDefault="000A4704" w:rsidP="00F14338">
      <w:pPr>
        <w:rPr>
          <w:rFonts w:ascii="Comic Sans MS" w:hAnsi="Comic Sans MS"/>
          <w:i/>
          <w:sz w:val="24"/>
          <w:szCs w:val="24"/>
        </w:rPr>
      </w:pPr>
      <w:r>
        <w:rPr>
          <w:rFonts w:ascii="Comic Sans MS" w:hAnsi="Comic Sans MS"/>
          <w:sz w:val="24"/>
          <w:szCs w:val="24"/>
        </w:rPr>
        <w:t xml:space="preserve">I raise the ball off the floor to the top of a meter stick. What is the potential energy of the ball?  </w:t>
      </w:r>
      <w:r>
        <w:rPr>
          <w:rFonts w:ascii="Comic Sans MS" w:hAnsi="Comic Sans MS"/>
          <w:i/>
          <w:sz w:val="24"/>
          <w:szCs w:val="24"/>
        </w:rPr>
        <w:t>About 6 Joules</w:t>
      </w:r>
    </w:p>
    <w:p w:rsidR="000A4704" w:rsidRDefault="000A4704" w:rsidP="00F14338">
      <w:pPr>
        <w:rPr>
          <w:rFonts w:ascii="Comic Sans MS" w:hAnsi="Comic Sans MS"/>
          <w:sz w:val="24"/>
          <w:szCs w:val="24"/>
        </w:rPr>
      </w:pPr>
    </w:p>
    <w:p w:rsidR="000A4704" w:rsidRDefault="000A4704" w:rsidP="00F14338">
      <w:pPr>
        <w:rPr>
          <w:rFonts w:ascii="Comic Sans MS" w:hAnsi="Comic Sans MS"/>
          <w:sz w:val="24"/>
          <w:szCs w:val="24"/>
        </w:rPr>
      </w:pPr>
      <w:r>
        <w:rPr>
          <w:rFonts w:ascii="Comic Sans MS" w:hAnsi="Comic Sans MS"/>
          <w:sz w:val="24"/>
          <w:szCs w:val="24"/>
        </w:rPr>
        <w:t>Please show your work to these two questions on the back. Include units in all parts of the calculation—it will help you!</w:t>
      </w:r>
    </w:p>
    <w:p w:rsidR="000A4704" w:rsidRDefault="000A4704" w:rsidP="00F14338">
      <w:pPr>
        <w:rPr>
          <w:rFonts w:ascii="Comic Sans MS" w:hAnsi="Comic Sans MS"/>
          <w:sz w:val="24"/>
          <w:szCs w:val="24"/>
        </w:rPr>
      </w:pPr>
    </w:p>
    <w:p w:rsidR="000A4704" w:rsidRDefault="000A4704" w:rsidP="00F14338">
      <w:pPr>
        <w:rPr>
          <w:rFonts w:ascii="Comic Sans MS" w:hAnsi="Comic Sans MS"/>
          <w:i/>
          <w:sz w:val="24"/>
          <w:szCs w:val="24"/>
        </w:rPr>
      </w:pPr>
      <w:r>
        <w:rPr>
          <w:rFonts w:ascii="Comic Sans MS" w:hAnsi="Comic Sans MS"/>
          <w:sz w:val="24"/>
          <w:szCs w:val="24"/>
        </w:rPr>
        <w:t xml:space="preserve">Once you finish the two questions above, calculate the velocity of the ball at the bottom of the stick if it is dropped from the top of the meter stick.  </w:t>
      </w:r>
      <w:r>
        <w:rPr>
          <w:rFonts w:ascii="Comic Sans MS" w:hAnsi="Comic Sans MS"/>
          <w:i/>
          <w:sz w:val="24"/>
          <w:szCs w:val="24"/>
        </w:rPr>
        <w:t>About 4.5 meters/second</w:t>
      </w:r>
    </w:p>
    <w:p w:rsidR="000A4704" w:rsidRDefault="000A4704" w:rsidP="00F14338">
      <w:pPr>
        <w:rPr>
          <w:rFonts w:ascii="Comic Sans MS" w:hAnsi="Comic Sans MS"/>
          <w:i/>
          <w:sz w:val="24"/>
          <w:szCs w:val="24"/>
        </w:rPr>
      </w:pPr>
    </w:p>
    <w:p w:rsidR="000A4704" w:rsidRDefault="000A4704" w:rsidP="00837095">
      <w:pPr>
        <w:pStyle w:val="Heading2"/>
      </w:pPr>
      <w:r>
        <w:t>Activity Guide: Roller Coaster Gravitational Potential and Kinetic Energy</w:t>
      </w:r>
    </w:p>
    <w:p w:rsidR="000A4704" w:rsidRDefault="000A4704" w:rsidP="00B278BB">
      <w:pPr>
        <w:rPr>
          <w:rFonts w:ascii="Comic Sans MS" w:hAnsi="Comic Sans MS"/>
          <w:sz w:val="24"/>
          <w:szCs w:val="24"/>
        </w:rPr>
      </w:pPr>
    </w:p>
    <w:p w:rsidR="000A4704" w:rsidRPr="00FB4754" w:rsidRDefault="000A4704" w:rsidP="00B278BB">
      <w:pPr>
        <w:pStyle w:val="ListParagraph"/>
        <w:numPr>
          <w:ilvl w:val="0"/>
          <w:numId w:val="6"/>
        </w:numPr>
        <w:rPr>
          <w:rFonts w:ascii="Comic Sans MS" w:hAnsi="Comic Sans MS"/>
          <w:sz w:val="24"/>
          <w:szCs w:val="24"/>
        </w:rPr>
      </w:pPr>
      <w:r>
        <w:rPr>
          <w:rFonts w:ascii="Comic Sans MS" w:hAnsi="Comic Sans MS"/>
          <w:sz w:val="24"/>
          <w:szCs w:val="24"/>
        </w:rPr>
        <w:t>Run</w:t>
      </w:r>
      <w:r w:rsidRPr="00FB4754">
        <w:rPr>
          <w:rFonts w:ascii="Comic Sans MS" w:hAnsi="Comic Sans MS"/>
          <w:sz w:val="24"/>
          <w:szCs w:val="24"/>
        </w:rPr>
        <w:t xml:space="preserve"> the EJS (Easy Java Simulation) roller coaster file</w:t>
      </w:r>
      <w:r>
        <w:rPr>
          <w:rFonts w:ascii="Comic Sans MS" w:hAnsi="Comic Sans MS"/>
          <w:sz w:val="24"/>
          <w:szCs w:val="24"/>
        </w:rPr>
        <w:t xml:space="preserve"> by double clicking on the ejs_middle_school_RollerCoaster.jar file using the ramp (default) roller coaster track.</w:t>
      </w:r>
    </w:p>
    <w:p w:rsidR="000A4704" w:rsidRDefault="000A4704" w:rsidP="00B278BB">
      <w:pPr>
        <w:rPr>
          <w:rFonts w:ascii="Comic Sans MS" w:hAnsi="Comic Sans MS"/>
          <w:sz w:val="24"/>
          <w:szCs w:val="24"/>
        </w:rPr>
      </w:pPr>
    </w:p>
    <w:p w:rsidR="000A4704" w:rsidRPr="00FB4754" w:rsidRDefault="000A4704" w:rsidP="00B278BB">
      <w:pPr>
        <w:pStyle w:val="ListParagraph"/>
        <w:numPr>
          <w:ilvl w:val="0"/>
          <w:numId w:val="6"/>
        </w:numPr>
        <w:rPr>
          <w:rFonts w:ascii="Comic Sans MS" w:hAnsi="Comic Sans MS"/>
          <w:sz w:val="24"/>
          <w:szCs w:val="24"/>
        </w:rPr>
      </w:pPr>
      <w:r w:rsidRPr="00FB4754">
        <w:rPr>
          <w:rFonts w:ascii="Comic Sans MS" w:hAnsi="Comic Sans MS"/>
          <w:sz w:val="24"/>
          <w:szCs w:val="24"/>
        </w:rPr>
        <w:t>Run the simulation (hit Play button) and note the changes in the potential and kinetic energy a shown in the bar graphs.</w:t>
      </w:r>
    </w:p>
    <w:p w:rsidR="000A4704" w:rsidRDefault="000A4704" w:rsidP="00B278BB">
      <w:pPr>
        <w:rPr>
          <w:rFonts w:ascii="Comic Sans MS" w:hAnsi="Comic Sans MS"/>
          <w:sz w:val="24"/>
          <w:szCs w:val="24"/>
        </w:rPr>
      </w:pPr>
    </w:p>
    <w:p w:rsidR="000A4704" w:rsidRPr="00FB4754" w:rsidRDefault="000A4704" w:rsidP="00B278BB">
      <w:pPr>
        <w:pStyle w:val="ListParagraph"/>
        <w:numPr>
          <w:ilvl w:val="0"/>
          <w:numId w:val="6"/>
        </w:numPr>
        <w:rPr>
          <w:rFonts w:ascii="Comic Sans MS" w:hAnsi="Comic Sans MS"/>
          <w:sz w:val="24"/>
          <w:szCs w:val="24"/>
        </w:rPr>
      </w:pPr>
      <w:r w:rsidRPr="00FB4754">
        <w:rPr>
          <w:rFonts w:ascii="Comic Sans MS" w:hAnsi="Comic Sans MS"/>
          <w:sz w:val="24"/>
          <w:szCs w:val="24"/>
        </w:rPr>
        <w:t xml:space="preserve">In your notebook, sketch the bar graphs and the roller coaster car on the track to show maximum </w:t>
      </w:r>
      <w:r>
        <w:rPr>
          <w:rFonts w:ascii="Comic Sans MS" w:hAnsi="Comic Sans MS"/>
          <w:sz w:val="24"/>
          <w:szCs w:val="24"/>
        </w:rPr>
        <w:t xml:space="preserve">gravitational </w:t>
      </w:r>
      <w:r w:rsidRPr="00FB4754">
        <w:rPr>
          <w:rFonts w:ascii="Comic Sans MS" w:hAnsi="Comic Sans MS"/>
          <w:sz w:val="24"/>
          <w:szCs w:val="24"/>
        </w:rPr>
        <w:t>potential energy. Make a second sketch showing the bar graphs and the car on the track with maximum kinetic energy.</w:t>
      </w:r>
    </w:p>
    <w:p w:rsidR="000A4704" w:rsidRDefault="000A4704" w:rsidP="00B278BB">
      <w:pPr>
        <w:rPr>
          <w:rFonts w:ascii="Comic Sans MS" w:hAnsi="Comic Sans MS"/>
          <w:sz w:val="24"/>
          <w:szCs w:val="24"/>
        </w:rPr>
      </w:pPr>
    </w:p>
    <w:p w:rsidR="000A4704" w:rsidRPr="00FB4754" w:rsidRDefault="000A4704" w:rsidP="00B278BB">
      <w:pPr>
        <w:pStyle w:val="ListParagraph"/>
        <w:numPr>
          <w:ilvl w:val="0"/>
          <w:numId w:val="6"/>
        </w:numPr>
        <w:rPr>
          <w:rFonts w:ascii="Comic Sans MS" w:hAnsi="Comic Sans MS"/>
          <w:sz w:val="24"/>
          <w:szCs w:val="24"/>
        </w:rPr>
      </w:pPr>
      <w:r w:rsidRPr="00FB4754">
        <w:rPr>
          <w:rFonts w:ascii="Comic Sans MS" w:hAnsi="Comic Sans MS"/>
          <w:sz w:val="24"/>
          <w:szCs w:val="24"/>
        </w:rPr>
        <w:t>Place the cross hairs on the car to find the height. Use the “Steps the Simulation” button next to “Play” to find the velocity at the top and bottom of the track. Put your data in the following chart.</w:t>
      </w:r>
    </w:p>
    <w:p w:rsidR="000A4704" w:rsidRDefault="000A4704" w:rsidP="00B278BB">
      <w:pPr>
        <w:rPr>
          <w:rFonts w:ascii="Comic Sans MS" w:hAnsi="Comic Sans MS"/>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44"/>
        <w:gridCol w:w="2956"/>
        <w:gridCol w:w="2956"/>
      </w:tblGrid>
      <w:tr w:rsidR="000A4704" w:rsidRPr="00DB7B22" w:rsidTr="00DB7B22">
        <w:tc>
          <w:tcPr>
            <w:tcW w:w="3192" w:type="dxa"/>
          </w:tcPr>
          <w:p w:rsidR="000A4704" w:rsidRPr="00DB7B22" w:rsidRDefault="000A4704" w:rsidP="00DB7B22">
            <w:pPr>
              <w:ind w:left="0"/>
              <w:rPr>
                <w:rFonts w:ascii="Comic Sans MS" w:hAnsi="Comic Sans MS"/>
                <w:sz w:val="24"/>
                <w:szCs w:val="24"/>
              </w:rPr>
            </w:pPr>
          </w:p>
        </w:tc>
        <w:tc>
          <w:tcPr>
            <w:tcW w:w="3192" w:type="dxa"/>
          </w:tcPr>
          <w:p w:rsidR="000A4704" w:rsidRPr="00DB7B22" w:rsidRDefault="000A4704" w:rsidP="00DB7B22">
            <w:pPr>
              <w:ind w:left="0"/>
              <w:rPr>
                <w:rFonts w:ascii="Comic Sans MS" w:hAnsi="Comic Sans MS"/>
                <w:sz w:val="24"/>
                <w:szCs w:val="24"/>
              </w:rPr>
            </w:pPr>
            <w:r w:rsidRPr="00DB7B22">
              <w:rPr>
                <w:rFonts w:ascii="Comic Sans MS" w:hAnsi="Comic Sans MS"/>
                <w:sz w:val="24"/>
                <w:szCs w:val="24"/>
              </w:rPr>
              <w:t>At maximum PE</w:t>
            </w:r>
          </w:p>
        </w:tc>
        <w:tc>
          <w:tcPr>
            <w:tcW w:w="3192" w:type="dxa"/>
          </w:tcPr>
          <w:p w:rsidR="000A4704" w:rsidRPr="00DB7B22" w:rsidRDefault="000A4704" w:rsidP="00DB7B22">
            <w:pPr>
              <w:ind w:left="0"/>
              <w:rPr>
                <w:rFonts w:ascii="Comic Sans MS" w:hAnsi="Comic Sans MS"/>
                <w:sz w:val="24"/>
                <w:szCs w:val="24"/>
              </w:rPr>
            </w:pPr>
            <w:r w:rsidRPr="00DB7B22">
              <w:rPr>
                <w:rFonts w:ascii="Comic Sans MS" w:hAnsi="Comic Sans MS"/>
                <w:sz w:val="24"/>
                <w:szCs w:val="24"/>
              </w:rPr>
              <w:t>At maximum KE</w:t>
            </w:r>
          </w:p>
        </w:tc>
      </w:tr>
      <w:tr w:rsidR="000A4704" w:rsidRPr="00DB7B22" w:rsidTr="00DB7B22">
        <w:tc>
          <w:tcPr>
            <w:tcW w:w="3192" w:type="dxa"/>
          </w:tcPr>
          <w:p w:rsidR="000A4704" w:rsidRPr="00DB7B22" w:rsidRDefault="000A4704" w:rsidP="00DB7B22">
            <w:pPr>
              <w:ind w:left="0"/>
              <w:rPr>
                <w:rFonts w:ascii="Comic Sans MS" w:hAnsi="Comic Sans MS"/>
                <w:sz w:val="24"/>
                <w:szCs w:val="24"/>
              </w:rPr>
            </w:pPr>
            <w:r w:rsidRPr="00DB7B22">
              <w:rPr>
                <w:rFonts w:ascii="Comic Sans MS" w:hAnsi="Comic Sans MS"/>
                <w:sz w:val="24"/>
                <w:szCs w:val="24"/>
              </w:rPr>
              <w:t>Height</w:t>
            </w:r>
          </w:p>
          <w:p w:rsidR="000A4704" w:rsidRPr="00DB7B22" w:rsidRDefault="000A4704" w:rsidP="00DB7B22">
            <w:pPr>
              <w:ind w:left="0"/>
              <w:rPr>
                <w:rFonts w:ascii="Comic Sans MS" w:hAnsi="Comic Sans MS"/>
                <w:sz w:val="24"/>
                <w:szCs w:val="24"/>
              </w:rPr>
            </w:pPr>
          </w:p>
        </w:tc>
        <w:tc>
          <w:tcPr>
            <w:tcW w:w="3192" w:type="dxa"/>
          </w:tcPr>
          <w:p w:rsidR="000A4704" w:rsidRPr="00DB7B22" w:rsidRDefault="000A4704" w:rsidP="00DB7B22">
            <w:pPr>
              <w:ind w:left="0"/>
              <w:rPr>
                <w:rFonts w:ascii="Comic Sans MS" w:hAnsi="Comic Sans MS"/>
                <w:sz w:val="24"/>
                <w:szCs w:val="24"/>
              </w:rPr>
            </w:pPr>
          </w:p>
        </w:tc>
        <w:tc>
          <w:tcPr>
            <w:tcW w:w="3192" w:type="dxa"/>
          </w:tcPr>
          <w:p w:rsidR="000A4704" w:rsidRPr="00DB7B22" w:rsidRDefault="000A4704" w:rsidP="00DB7B22">
            <w:pPr>
              <w:ind w:left="0"/>
              <w:rPr>
                <w:rFonts w:ascii="Comic Sans MS" w:hAnsi="Comic Sans MS"/>
                <w:sz w:val="24"/>
                <w:szCs w:val="24"/>
              </w:rPr>
            </w:pPr>
          </w:p>
        </w:tc>
      </w:tr>
      <w:tr w:rsidR="000A4704" w:rsidRPr="00DB7B22" w:rsidTr="00DB7B22">
        <w:tc>
          <w:tcPr>
            <w:tcW w:w="3192" w:type="dxa"/>
          </w:tcPr>
          <w:p w:rsidR="000A4704" w:rsidRPr="00DB7B22" w:rsidRDefault="000A4704" w:rsidP="00DB7B22">
            <w:pPr>
              <w:ind w:left="0"/>
              <w:rPr>
                <w:rFonts w:ascii="Comic Sans MS" w:hAnsi="Comic Sans MS"/>
                <w:sz w:val="24"/>
                <w:szCs w:val="24"/>
              </w:rPr>
            </w:pPr>
            <w:r w:rsidRPr="00DB7B22">
              <w:rPr>
                <w:rFonts w:ascii="Comic Sans MS" w:hAnsi="Comic Sans MS"/>
                <w:sz w:val="24"/>
                <w:szCs w:val="24"/>
              </w:rPr>
              <w:t>Velocity</w:t>
            </w:r>
          </w:p>
          <w:p w:rsidR="000A4704" w:rsidRPr="00DB7B22" w:rsidRDefault="000A4704" w:rsidP="00DB7B22">
            <w:pPr>
              <w:ind w:left="0"/>
              <w:rPr>
                <w:rFonts w:ascii="Comic Sans MS" w:hAnsi="Comic Sans MS"/>
                <w:sz w:val="24"/>
                <w:szCs w:val="24"/>
              </w:rPr>
            </w:pPr>
          </w:p>
        </w:tc>
        <w:tc>
          <w:tcPr>
            <w:tcW w:w="3192" w:type="dxa"/>
          </w:tcPr>
          <w:p w:rsidR="000A4704" w:rsidRPr="00DB7B22" w:rsidRDefault="000A4704" w:rsidP="00DB7B22">
            <w:pPr>
              <w:ind w:left="0"/>
              <w:rPr>
                <w:rFonts w:ascii="Comic Sans MS" w:hAnsi="Comic Sans MS"/>
                <w:sz w:val="24"/>
                <w:szCs w:val="24"/>
              </w:rPr>
            </w:pPr>
          </w:p>
        </w:tc>
        <w:tc>
          <w:tcPr>
            <w:tcW w:w="3192" w:type="dxa"/>
          </w:tcPr>
          <w:p w:rsidR="000A4704" w:rsidRPr="00DB7B22" w:rsidRDefault="000A4704" w:rsidP="00DB7B22">
            <w:pPr>
              <w:ind w:left="0"/>
              <w:rPr>
                <w:rFonts w:ascii="Comic Sans MS" w:hAnsi="Comic Sans MS"/>
                <w:sz w:val="24"/>
                <w:szCs w:val="24"/>
              </w:rPr>
            </w:pPr>
          </w:p>
        </w:tc>
      </w:tr>
    </w:tbl>
    <w:p w:rsidR="000A4704" w:rsidRDefault="000A4704" w:rsidP="00B278BB">
      <w:pPr>
        <w:rPr>
          <w:rFonts w:ascii="Comic Sans MS" w:hAnsi="Comic Sans MS"/>
          <w:sz w:val="24"/>
          <w:szCs w:val="24"/>
        </w:rPr>
      </w:pPr>
      <w:r>
        <w:rPr>
          <w:rFonts w:ascii="Comic Sans MS" w:hAnsi="Comic Sans MS"/>
          <w:sz w:val="24"/>
          <w:szCs w:val="24"/>
        </w:rPr>
        <w:t xml:space="preserve"> </w:t>
      </w:r>
    </w:p>
    <w:p w:rsidR="000A4704" w:rsidRDefault="000A4704" w:rsidP="00B278BB">
      <w:pPr>
        <w:rPr>
          <w:rFonts w:ascii="Comic Sans MS" w:hAnsi="Comic Sans MS"/>
          <w:sz w:val="24"/>
          <w:szCs w:val="24"/>
        </w:rPr>
      </w:pPr>
      <w:r>
        <w:rPr>
          <w:rFonts w:ascii="Comic Sans MS" w:hAnsi="Comic Sans MS"/>
          <w:sz w:val="24"/>
          <w:szCs w:val="24"/>
        </w:rPr>
        <w:t>Assume the car’s mass is 1 kg.</w:t>
      </w: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r>
        <w:rPr>
          <w:rFonts w:ascii="Comic Sans MS" w:hAnsi="Comic Sans MS"/>
          <w:sz w:val="24"/>
          <w:szCs w:val="24"/>
        </w:rPr>
        <w:t xml:space="preserve">Calculate </w:t>
      </w:r>
      <w:smartTag w:uri="urn:schemas-microsoft-com:office:smarttags" w:element="place">
        <w:smartTag w:uri="urn:schemas-microsoft-com:office:smarttags" w:element="City">
          <w:r>
            <w:rPr>
              <w:rFonts w:ascii="Comic Sans MS" w:hAnsi="Comic Sans MS"/>
              <w:sz w:val="24"/>
              <w:szCs w:val="24"/>
            </w:rPr>
            <w:t>Gravitational</w:t>
          </w:r>
        </w:smartTag>
        <w:r>
          <w:rPr>
            <w:rFonts w:ascii="Comic Sans MS" w:hAnsi="Comic Sans MS"/>
            <w:sz w:val="24"/>
            <w:szCs w:val="24"/>
          </w:rPr>
          <w:t xml:space="preserve"> </w:t>
        </w:r>
        <w:smartTag w:uri="urn:schemas-microsoft-com:office:smarttags" w:element="State">
          <w:r>
            <w:rPr>
              <w:rFonts w:ascii="Comic Sans MS" w:hAnsi="Comic Sans MS"/>
              <w:sz w:val="24"/>
              <w:szCs w:val="24"/>
            </w:rPr>
            <w:t>PE</w:t>
          </w:r>
        </w:smartTag>
      </w:smartTag>
      <w:r>
        <w:rPr>
          <w:rFonts w:ascii="Comic Sans MS" w:hAnsi="Comic Sans MS"/>
          <w:sz w:val="24"/>
          <w:szCs w:val="24"/>
        </w:rPr>
        <w:t xml:space="preserve"> when velocity is zero.</w:t>
      </w: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r>
        <w:rPr>
          <w:rFonts w:ascii="Comic Sans MS" w:hAnsi="Comic Sans MS"/>
          <w:sz w:val="24"/>
          <w:szCs w:val="24"/>
        </w:rPr>
        <w:t xml:space="preserve">Calculate KE when the height is zero. </w:t>
      </w: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r>
        <w:rPr>
          <w:rFonts w:ascii="Comic Sans MS" w:hAnsi="Comic Sans MS"/>
          <w:sz w:val="24"/>
          <w:szCs w:val="24"/>
        </w:rPr>
        <w:t>Do your answers make sense? Why?  ____________________________</w:t>
      </w: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r>
        <w:rPr>
          <w:rFonts w:ascii="Comic Sans MS" w:hAnsi="Comic Sans MS"/>
          <w:sz w:val="24"/>
          <w:szCs w:val="24"/>
        </w:rPr>
        <w:t>________________________________________________________</w:t>
      </w: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r>
        <w:rPr>
          <w:rFonts w:ascii="Comic Sans MS" w:hAnsi="Comic Sans MS"/>
          <w:sz w:val="24"/>
          <w:szCs w:val="24"/>
        </w:rPr>
        <w:t>Select a new track from the drop down menu. Sketch the bar graphs and the car on the track at various positions and use the heights of the graphs to show that mechanical energy is conserved.</w:t>
      </w:r>
    </w:p>
    <w:p w:rsidR="000A4704" w:rsidRDefault="000A4704" w:rsidP="00B278BB">
      <w:pPr>
        <w:rPr>
          <w:rFonts w:ascii="Comic Sans MS" w:hAnsi="Comic Sans MS"/>
          <w:sz w:val="24"/>
          <w:szCs w:val="24"/>
        </w:rPr>
      </w:pPr>
    </w:p>
    <w:p w:rsidR="000A4704" w:rsidRDefault="000A4704" w:rsidP="00EC66D7">
      <w:pPr>
        <w:pStyle w:val="Heading3"/>
      </w:pPr>
      <w:r>
        <w:t>Advanced</w:t>
      </w:r>
    </w:p>
    <w:p w:rsidR="000A4704" w:rsidRDefault="000A4704" w:rsidP="00EC66D7">
      <w:pPr>
        <w:rPr>
          <w:rFonts w:ascii="Comic Sans MS" w:hAnsi="Comic Sans MS"/>
          <w:sz w:val="24"/>
          <w:szCs w:val="24"/>
        </w:rPr>
      </w:pPr>
      <w:r>
        <w:rPr>
          <w:rFonts w:ascii="Comic Sans MS" w:hAnsi="Comic Sans MS"/>
          <w:sz w:val="24"/>
          <w:szCs w:val="24"/>
        </w:rPr>
        <w:t xml:space="preserve">Try the simulation where you can add friction (k).  What happens to the energy bar graphs? Why?  Form a hypothesis about when mechanical energy is conserved. </w:t>
      </w:r>
    </w:p>
    <w:p w:rsidR="000A4704" w:rsidRPr="00A01624" w:rsidRDefault="000A4704" w:rsidP="00837095">
      <w:pPr>
        <w:pStyle w:val="Heading2"/>
        <w:rPr>
          <w:color w:val="FF0000"/>
        </w:rPr>
      </w:pPr>
      <w:r>
        <w:t xml:space="preserve">Activity Guide: Roller Coaster Potential and Kinetic Energy Guide  </w:t>
      </w:r>
      <w:r w:rsidRPr="00A01624">
        <w:rPr>
          <w:color w:val="FF0000"/>
        </w:rPr>
        <w:t>Answer Key</w:t>
      </w:r>
    </w:p>
    <w:p w:rsidR="000A4704" w:rsidRDefault="000A4704" w:rsidP="00B278BB">
      <w:pPr>
        <w:rPr>
          <w:rFonts w:ascii="Comic Sans MS" w:hAnsi="Comic Sans MS"/>
          <w:sz w:val="24"/>
          <w:szCs w:val="24"/>
        </w:rPr>
      </w:pPr>
    </w:p>
    <w:p w:rsidR="000A4704" w:rsidRPr="00FB4754" w:rsidRDefault="000A4704" w:rsidP="00B278BB">
      <w:pPr>
        <w:pStyle w:val="ListParagraph"/>
        <w:numPr>
          <w:ilvl w:val="0"/>
          <w:numId w:val="7"/>
        </w:numPr>
        <w:rPr>
          <w:rFonts w:ascii="Comic Sans MS" w:hAnsi="Comic Sans MS"/>
          <w:sz w:val="24"/>
          <w:szCs w:val="24"/>
        </w:rPr>
      </w:pPr>
      <w:r w:rsidRPr="00FB4754">
        <w:rPr>
          <w:rFonts w:ascii="Comic Sans MS" w:hAnsi="Comic Sans MS"/>
          <w:sz w:val="24"/>
          <w:szCs w:val="24"/>
        </w:rPr>
        <w:t xml:space="preserve">Open the EJS (Easy Java Simulation) roller coaster file. </w:t>
      </w:r>
    </w:p>
    <w:p w:rsidR="000A4704" w:rsidRDefault="000A4704" w:rsidP="00B278BB">
      <w:pPr>
        <w:rPr>
          <w:rFonts w:ascii="Comic Sans MS" w:hAnsi="Comic Sans MS"/>
          <w:sz w:val="24"/>
          <w:szCs w:val="24"/>
        </w:rPr>
      </w:pPr>
    </w:p>
    <w:p w:rsidR="000A4704" w:rsidRPr="00FB4754" w:rsidRDefault="000A4704" w:rsidP="00B278BB">
      <w:pPr>
        <w:pStyle w:val="ListParagraph"/>
        <w:numPr>
          <w:ilvl w:val="0"/>
          <w:numId w:val="7"/>
        </w:numPr>
        <w:rPr>
          <w:rFonts w:ascii="Comic Sans MS" w:hAnsi="Comic Sans MS"/>
          <w:sz w:val="24"/>
          <w:szCs w:val="24"/>
        </w:rPr>
      </w:pPr>
      <w:r w:rsidRPr="00FB4754">
        <w:rPr>
          <w:rFonts w:ascii="Comic Sans MS" w:hAnsi="Comic Sans MS"/>
          <w:sz w:val="24"/>
          <w:szCs w:val="24"/>
        </w:rPr>
        <w:t>Run the simulation (hit Play button) and note the changes in the potential and kinetic energy a shown in the bar graphs.</w:t>
      </w:r>
    </w:p>
    <w:p w:rsidR="000A4704" w:rsidRDefault="000A4704" w:rsidP="00B278BB">
      <w:pPr>
        <w:rPr>
          <w:rFonts w:ascii="Comic Sans MS" w:hAnsi="Comic Sans MS"/>
          <w:sz w:val="24"/>
          <w:szCs w:val="24"/>
        </w:rPr>
      </w:pPr>
    </w:p>
    <w:p w:rsidR="000A4704" w:rsidRDefault="000A4704" w:rsidP="00B278BB">
      <w:pPr>
        <w:pStyle w:val="ListParagraph"/>
        <w:numPr>
          <w:ilvl w:val="0"/>
          <w:numId w:val="7"/>
        </w:numPr>
        <w:rPr>
          <w:rFonts w:ascii="Comic Sans MS" w:hAnsi="Comic Sans MS"/>
          <w:sz w:val="24"/>
          <w:szCs w:val="24"/>
        </w:rPr>
      </w:pPr>
      <w:r w:rsidRPr="00FB4754">
        <w:rPr>
          <w:rFonts w:ascii="Comic Sans MS" w:hAnsi="Comic Sans MS"/>
          <w:sz w:val="24"/>
          <w:szCs w:val="24"/>
        </w:rPr>
        <w:t>In your notebook, sketch the bar graphs and the roller coaster car on the track to show maximum potential energy. Make a second sketch showing the bar graphs and the car on the track with maximum kinetic energy.</w:t>
      </w:r>
    </w:p>
    <w:p w:rsidR="000A4704" w:rsidRDefault="000A4704" w:rsidP="00B278BB">
      <w:pPr>
        <w:pStyle w:val="ListParagraph"/>
        <w:ind w:left="1440"/>
        <w:rPr>
          <w:rFonts w:ascii="Comic Sans MS" w:hAnsi="Comic Sans MS"/>
          <w:sz w:val="24"/>
          <w:szCs w:val="24"/>
        </w:rPr>
      </w:pPr>
    </w:p>
    <w:p w:rsidR="000A4704" w:rsidRPr="00B278BB" w:rsidRDefault="000A4704" w:rsidP="0066013B">
      <w:pPr>
        <w:ind w:left="0"/>
        <w:rPr>
          <w:rFonts w:ascii="Comic Sans MS" w:hAnsi="Comic Sans MS"/>
          <w:sz w:val="24"/>
          <w:szCs w:val="24"/>
        </w:rPr>
      </w:pPr>
      <w:r w:rsidRPr="00164579">
        <w:rPr>
          <w:rFonts w:ascii="Comic Sans MS" w:hAnsi="Comic Sans MS"/>
          <w:sz w:val="24"/>
          <w:szCs w:val="24"/>
        </w:rPr>
        <w:pict>
          <v:shape id="_x0000_i1026" type="#_x0000_t75" style="width:175.5pt;height:178.5pt">
            <v:imagedata r:id="rId7" o:title=""/>
          </v:shape>
        </w:pict>
      </w:r>
    </w:p>
    <w:p w:rsidR="000A4704" w:rsidRDefault="000A4704" w:rsidP="00B278BB">
      <w:pPr>
        <w:rPr>
          <w:rFonts w:ascii="Comic Sans MS" w:hAnsi="Comic Sans MS"/>
          <w:sz w:val="24"/>
          <w:szCs w:val="24"/>
        </w:rPr>
      </w:pPr>
    </w:p>
    <w:p w:rsidR="000A4704" w:rsidRPr="00FB4754" w:rsidRDefault="000A4704" w:rsidP="00B278BB">
      <w:pPr>
        <w:pStyle w:val="ListParagraph"/>
        <w:numPr>
          <w:ilvl w:val="0"/>
          <w:numId w:val="7"/>
        </w:numPr>
        <w:rPr>
          <w:rFonts w:ascii="Comic Sans MS" w:hAnsi="Comic Sans MS"/>
          <w:sz w:val="24"/>
          <w:szCs w:val="24"/>
        </w:rPr>
      </w:pPr>
      <w:r w:rsidRPr="00FB4754">
        <w:rPr>
          <w:rFonts w:ascii="Comic Sans MS" w:hAnsi="Comic Sans MS"/>
          <w:sz w:val="24"/>
          <w:szCs w:val="24"/>
        </w:rPr>
        <w:t>Place the cross hairs on the car to find the height</w:t>
      </w:r>
      <w:r>
        <w:rPr>
          <w:rFonts w:ascii="Comic Sans MS" w:hAnsi="Comic Sans MS"/>
          <w:sz w:val="24"/>
          <w:szCs w:val="24"/>
        </w:rPr>
        <w:t xml:space="preserve"> in meters</w:t>
      </w:r>
      <w:r w:rsidRPr="00FB4754">
        <w:rPr>
          <w:rFonts w:ascii="Comic Sans MS" w:hAnsi="Comic Sans MS"/>
          <w:sz w:val="24"/>
          <w:szCs w:val="24"/>
        </w:rPr>
        <w:t>. Use the “Steps the Simulation” button next to “Play” to find the velocity at the top and bottom of the track. Put your data in the following chart.</w:t>
      </w:r>
    </w:p>
    <w:p w:rsidR="000A4704" w:rsidRDefault="000A4704" w:rsidP="00B278BB">
      <w:pPr>
        <w:rPr>
          <w:rFonts w:ascii="Comic Sans MS" w:hAnsi="Comic Sans MS"/>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80"/>
        <w:gridCol w:w="2938"/>
        <w:gridCol w:w="2938"/>
      </w:tblGrid>
      <w:tr w:rsidR="000A4704" w:rsidRPr="00DB7B22" w:rsidTr="00DB7B22">
        <w:tc>
          <w:tcPr>
            <w:tcW w:w="3192" w:type="dxa"/>
          </w:tcPr>
          <w:p w:rsidR="000A4704" w:rsidRPr="00DB7B22" w:rsidRDefault="000A4704" w:rsidP="00DB7B22">
            <w:pPr>
              <w:ind w:left="0"/>
              <w:rPr>
                <w:rFonts w:ascii="Comic Sans MS" w:hAnsi="Comic Sans MS"/>
                <w:sz w:val="24"/>
                <w:szCs w:val="24"/>
              </w:rPr>
            </w:pPr>
          </w:p>
        </w:tc>
        <w:tc>
          <w:tcPr>
            <w:tcW w:w="3192" w:type="dxa"/>
          </w:tcPr>
          <w:p w:rsidR="000A4704" w:rsidRPr="00DB7B22" w:rsidRDefault="000A4704" w:rsidP="00DB7B22">
            <w:pPr>
              <w:ind w:left="0"/>
              <w:rPr>
                <w:rFonts w:ascii="Comic Sans MS" w:hAnsi="Comic Sans MS"/>
                <w:sz w:val="24"/>
                <w:szCs w:val="24"/>
              </w:rPr>
            </w:pPr>
            <w:r w:rsidRPr="00DB7B22">
              <w:rPr>
                <w:rFonts w:ascii="Comic Sans MS" w:hAnsi="Comic Sans MS"/>
                <w:sz w:val="24"/>
                <w:szCs w:val="24"/>
              </w:rPr>
              <w:t>At maximum PE</w:t>
            </w:r>
          </w:p>
        </w:tc>
        <w:tc>
          <w:tcPr>
            <w:tcW w:w="3192" w:type="dxa"/>
          </w:tcPr>
          <w:p w:rsidR="000A4704" w:rsidRPr="00DB7B22" w:rsidRDefault="000A4704" w:rsidP="00DB7B22">
            <w:pPr>
              <w:ind w:left="0"/>
              <w:rPr>
                <w:rFonts w:ascii="Comic Sans MS" w:hAnsi="Comic Sans MS"/>
                <w:sz w:val="24"/>
                <w:szCs w:val="24"/>
              </w:rPr>
            </w:pPr>
            <w:r w:rsidRPr="00DB7B22">
              <w:rPr>
                <w:rFonts w:ascii="Comic Sans MS" w:hAnsi="Comic Sans MS"/>
                <w:sz w:val="24"/>
                <w:szCs w:val="24"/>
              </w:rPr>
              <w:t>At maximum KE</w:t>
            </w:r>
          </w:p>
        </w:tc>
      </w:tr>
      <w:tr w:rsidR="000A4704" w:rsidRPr="00DB7B22" w:rsidTr="00DB7B22">
        <w:tc>
          <w:tcPr>
            <w:tcW w:w="3192" w:type="dxa"/>
          </w:tcPr>
          <w:p w:rsidR="000A4704" w:rsidRPr="00DB7B22" w:rsidRDefault="000A4704" w:rsidP="00DB7B22">
            <w:pPr>
              <w:ind w:left="0"/>
              <w:rPr>
                <w:rFonts w:ascii="Comic Sans MS" w:hAnsi="Comic Sans MS"/>
                <w:sz w:val="24"/>
                <w:szCs w:val="24"/>
              </w:rPr>
            </w:pPr>
            <w:r w:rsidRPr="00DB7B22">
              <w:rPr>
                <w:rFonts w:ascii="Comic Sans MS" w:hAnsi="Comic Sans MS"/>
                <w:sz w:val="24"/>
                <w:szCs w:val="24"/>
              </w:rPr>
              <w:t>Height (meters)</w:t>
            </w:r>
          </w:p>
          <w:p w:rsidR="000A4704" w:rsidRPr="00DB7B22" w:rsidRDefault="000A4704" w:rsidP="00DB7B22">
            <w:pPr>
              <w:ind w:left="0"/>
              <w:rPr>
                <w:rFonts w:ascii="Comic Sans MS" w:hAnsi="Comic Sans MS"/>
                <w:sz w:val="24"/>
                <w:szCs w:val="24"/>
              </w:rPr>
            </w:pPr>
          </w:p>
        </w:tc>
        <w:tc>
          <w:tcPr>
            <w:tcW w:w="3192" w:type="dxa"/>
          </w:tcPr>
          <w:p w:rsidR="000A4704" w:rsidRPr="00DB7B22" w:rsidRDefault="000A4704" w:rsidP="00DB7B22">
            <w:pPr>
              <w:ind w:left="0"/>
              <w:jc w:val="center"/>
              <w:rPr>
                <w:rFonts w:ascii="Comic Sans MS" w:hAnsi="Comic Sans MS"/>
                <w:i/>
                <w:sz w:val="24"/>
                <w:szCs w:val="24"/>
              </w:rPr>
            </w:pPr>
            <w:r w:rsidRPr="00DB7B22">
              <w:rPr>
                <w:rFonts w:ascii="Comic Sans MS" w:hAnsi="Comic Sans MS"/>
                <w:i/>
                <w:sz w:val="24"/>
                <w:szCs w:val="24"/>
              </w:rPr>
              <w:t>20</w:t>
            </w:r>
          </w:p>
        </w:tc>
        <w:tc>
          <w:tcPr>
            <w:tcW w:w="3192" w:type="dxa"/>
          </w:tcPr>
          <w:p w:rsidR="000A4704" w:rsidRPr="00DB7B22" w:rsidRDefault="000A4704" w:rsidP="00DB7B22">
            <w:pPr>
              <w:ind w:left="0"/>
              <w:jc w:val="center"/>
              <w:rPr>
                <w:rFonts w:ascii="Comic Sans MS" w:hAnsi="Comic Sans MS"/>
                <w:i/>
                <w:sz w:val="24"/>
                <w:szCs w:val="24"/>
              </w:rPr>
            </w:pPr>
            <w:r w:rsidRPr="00DB7B22">
              <w:rPr>
                <w:rFonts w:ascii="Comic Sans MS" w:hAnsi="Comic Sans MS"/>
                <w:i/>
                <w:sz w:val="24"/>
                <w:szCs w:val="24"/>
              </w:rPr>
              <w:t>0</w:t>
            </w:r>
          </w:p>
        </w:tc>
      </w:tr>
      <w:tr w:rsidR="000A4704" w:rsidRPr="00DB7B22" w:rsidTr="00DB7B22">
        <w:tc>
          <w:tcPr>
            <w:tcW w:w="3192" w:type="dxa"/>
          </w:tcPr>
          <w:p w:rsidR="000A4704" w:rsidRPr="00DB7B22" w:rsidRDefault="000A4704" w:rsidP="00DB7B22">
            <w:pPr>
              <w:ind w:left="0"/>
              <w:rPr>
                <w:rFonts w:ascii="Comic Sans MS" w:hAnsi="Comic Sans MS"/>
                <w:sz w:val="24"/>
                <w:szCs w:val="24"/>
              </w:rPr>
            </w:pPr>
            <w:r w:rsidRPr="00DB7B22">
              <w:rPr>
                <w:rFonts w:ascii="Comic Sans MS" w:hAnsi="Comic Sans MS"/>
                <w:sz w:val="24"/>
                <w:szCs w:val="24"/>
              </w:rPr>
              <w:t>Velocity (meter/sec)</w:t>
            </w:r>
          </w:p>
          <w:p w:rsidR="000A4704" w:rsidRPr="00DB7B22" w:rsidRDefault="000A4704" w:rsidP="00DB7B22">
            <w:pPr>
              <w:ind w:left="0"/>
              <w:rPr>
                <w:rFonts w:ascii="Comic Sans MS" w:hAnsi="Comic Sans MS"/>
                <w:sz w:val="24"/>
                <w:szCs w:val="24"/>
              </w:rPr>
            </w:pPr>
          </w:p>
        </w:tc>
        <w:tc>
          <w:tcPr>
            <w:tcW w:w="3192" w:type="dxa"/>
          </w:tcPr>
          <w:p w:rsidR="000A4704" w:rsidRPr="00DB7B22" w:rsidRDefault="000A4704" w:rsidP="00DB7B22">
            <w:pPr>
              <w:ind w:left="0"/>
              <w:jc w:val="center"/>
              <w:rPr>
                <w:rFonts w:ascii="Comic Sans MS" w:hAnsi="Comic Sans MS"/>
                <w:i/>
                <w:sz w:val="24"/>
                <w:szCs w:val="24"/>
              </w:rPr>
            </w:pPr>
            <w:r w:rsidRPr="00DB7B22">
              <w:rPr>
                <w:rFonts w:ascii="Comic Sans MS" w:hAnsi="Comic Sans MS"/>
                <w:i/>
                <w:sz w:val="24"/>
                <w:szCs w:val="24"/>
              </w:rPr>
              <w:t>0</w:t>
            </w:r>
          </w:p>
        </w:tc>
        <w:tc>
          <w:tcPr>
            <w:tcW w:w="3192" w:type="dxa"/>
          </w:tcPr>
          <w:p w:rsidR="000A4704" w:rsidRPr="00DB7B22" w:rsidRDefault="000A4704" w:rsidP="00DB7B22">
            <w:pPr>
              <w:ind w:left="0"/>
              <w:jc w:val="center"/>
              <w:rPr>
                <w:rFonts w:ascii="Comic Sans MS" w:hAnsi="Comic Sans MS"/>
                <w:i/>
                <w:sz w:val="24"/>
                <w:szCs w:val="24"/>
              </w:rPr>
            </w:pPr>
            <w:r w:rsidRPr="00DB7B22">
              <w:rPr>
                <w:rFonts w:ascii="Comic Sans MS" w:hAnsi="Comic Sans MS"/>
                <w:i/>
                <w:sz w:val="24"/>
                <w:szCs w:val="24"/>
              </w:rPr>
              <w:t>20</w:t>
            </w:r>
          </w:p>
        </w:tc>
      </w:tr>
    </w:tbl>
    <w:p w:rsidR="000A4704" w:rsidRDefault="000A4704" w:rsidP="00B278BB">
      <w:pPr>
        <w:rPr>
          <w:rFonts w:ascii="Comic Sans MS" w:hAnsi="Comic Sans MS"/>
          <w:sz w:val="24"/>
          <w:szCs w:val="24"/>
        </w:rPr>
      </w:pPr>
      <w:r>
        <w:rPr>
          <w:rFonts w:ascii="Comic Sans MS" w:hAnsi="Comic Sans MS"/>
          <w:sz w:val="24"/>
          <w:szCs w:val="24"/>
        </w:rPr>
        <w:t xml:space="preserve"> </w:t>
      </w:r>
    </w:p>
    <w:p w:rsidR="000A4704" w:rsidRDefault="000A4704" w:rsidP="00B278BB">
      <w:pPr>
        <w:rPr>
          <w:rFonts w:ascii="Comic Sans MS" w:hAnsi="Comic Sans MS"/>
          <w:sz w:val="24"/>
          <w:szCs w:val="24"/>
        </w:rPr>
      </w:pPr>
      <w:r>
        <w:rPr>
          <w:rFonts w:ascii="Comic Sans MS" w:hAnsi="Comic Sans MS"/>
          <w:sz w:val="24"/>
          <w:szCs w:val="24"/>
        </w:rPr>
        <w:t>Assume the car’s mass is 1 kg.</w:t>
      </w: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r>
        <w:rPr>
          <w:rFonts w:ascii="Comic Sans MS" w:hAnsi="Comic Sans MS"/>
          <w:sz w:val="24"/>
          <w:szCs w:val="24"/>
        </w:rPr>
        <w:t>Calculate PE when velocity is zero.</w:t>
      </w: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r>
        <w:rPr>
          <w:rFonts w:ascii="Comic Sans MS" w:hAnsi="Comic Sans MS"/>
          <w:i/>
          <w:sz w:val="24"/>
          <w:szCs w:val="24"/>
        </w:rPr>
        <w:t>Gravitational PE = 200 J</w:t>
      </w:r>
    </w:p>
    <w:p w:rsidR="000A4704" w:rsidRDefault="000A4704" w:rsidP="00B278BB">
      <w:pPr>
        <w:rPr>
          <w:rFonts w:ascii="Comic Sans MS" w:hAnsi="Comic Sans MS"/>
          <w:sz w:val="24"/>
          <w:szCs w:val="24"/>
        </w:rPr>
      </w:pPr>
    </w:p>
    <w:p w:rsidR="000A4704" w:rsidRDefault="000A4704" w:rsidP="00B278BB">
      <w:pPr>
        <w:rPr>
          <w:rFonts w:ascii="Comic Sans MS" w:hAnsi="Comic Sans MS"/>
          <w:sz w:val="24"/>
          <w:szCs w:val="24"/>
        </w:rPr>
      </w:pPr>
      <w:r>
        <w:rPr>
          <w:rFonts w:ascii="Comic Sans MS" w:hAnsi="Comic Sans MS"/>
          <w:sz w:val="24"/>
          <w:szCs w:val="24"/>
        </w:rPr>
        <w:t xml:space="preserve">Calculate KE when the height is zero. </w:t>
      </w:r>
    </w:p>
    <w:p w:rsidR="000A4704" w:rsidRDefault="000A4704" w:rsidP="00B278BB">
      <w:pPr>
        <w:rPr>
          <w:rFonts w:ascii="Comic Sans MS" w:hAnsi="Comic Sans MS"/>
          <w:i/>
          <w:sz w:val="24"/>
          <w:szCs w:val="24"/>
        </w:rPr>
      </w:pPr>
    </w:p>
    <w:p w:rsidR="000A4704" w:rsidRDefault="000A4704" w:rsidP="00B278BB">
      <w:pPr>
        <w:rPr>
          <w:rFonts w:ascii="Comic Sans MS" w:hAnsi="Comic Sans MS"/>
          <w:sz w:val="24"/>
          <w:szCs w:val="24"/>
        </w:rPr>
      </w:pPr>
      <w:r>
        <w:rPr>
          <w:rFonts w:ascii="Comic Sans MS" w:hAnsi="Comic Sans MS"/>
          <w:i/>
          <w:sz w:val="24"/>
          <w:szCs w:val="24"/>
        </w:rPr>
        <w:t>KE = 200 J</w:t>
      </w:r>
    </w:p>
    <w:p w:rsidR="000A4704" w:rsidRDefault="000A4704" w:rsidP="00B278BB">
      <w:pPr>
        <w:rPr>
          <w:rFonts w:ascii="Comic Sans MS" w:hAnsi="Comic Sans MS"/>
          <w:sz w:val="24"/>
          <w:szCs w:val="24"/>
        </w:rPr>
      </w:pPr>
      <w:r>
        <w:rPr>
          <w:rFonts w:ascii="Comic Sans MS" w:hAnsi="Comic Sans MS"/>
          <w:sz w:val="24"/>
          <w:szCs w:val="24"/>
        </w:rPr>
        <w:t>Do your answers make sense? Why? _______</w:t>
      </w:r>
      <w:r>
        <w:rPr>
          <w:rFonts w:ascii="Comic Sans MS" w:hAnsi="Comic Sans MS"/>
          <w:i/>
          <w:sz w:val="24"/>
          <w:szCs w:val="24"/>
        </w:rPr>
        <w:t xml:space="preserve">Yes. As PE decreases, KE increases. PE + KE = Total E or Energy is not created nor destroyed, only changed in form. </w:t>
      </w:r>
      <w:r>
        <w:rPr>
          <w:rFonts w:ascii="Comic Sans MS" w:hAnsi="Comic Sans MS"/>
          <w:sz w:val="24"/>
          <w:szCs w:val="24"/>
        </w:rPr>
        <w:t>_______</w:t>
      </w:r>
    </w:p>
    <w:p w:rsidR="000A4704" w:rsidRDefault="000A4704" w:rsidP="00B278BB">
      <w:pPr>
        <w:rPr>
          <w:rFonts w:ascii="Comic Sans MS" w:hAnsi="Comic Sans MS"/>
          <w:sz w:val="24"/>
          <w:szCs w:val="24"/>
        </w:rPr>
      </w:pPr>
    </w:p>
    <w:p w:rsidR="000A4704" w:rsidRDefault="000A4704" w:rsidP="00EC66D7">
      <w:pPr>
        <w:rPr>
          <w:rFonts w:ascii="Comic Sans MS" w:hAnsi="Comic Sans MS"/>
          <w:sz w:val="24"/>
          <w:szCs w:val="24"/>
        </w:rPr>
      </w:pPr>
      <w:r>
        <w:rPr>
          <w:rFonts w:ascii="Comic Sans MS" w:hAnsi="Comic Sans MS"/>
          <w:sz w:val="24"/>
          <w:szCs w:val="24"/>
        </w:rPr>
        <w:t>Select a new track from the drop down menu. Sketch the bar graphs and the car on the track at various positions and use the heights of the graphs to show that mechanical energy is conserved.</w:t>
      </w:r>
    </w:p>
    <w:p w:rsidR="000A4704" w:rsidRDefault="000A4704" w:rsidP="00B278BB">
      <w:pPr>
        <w:rPr>
          <w:rFonts w:ascii="Comic Sans MS" w:hAnsi="Comic Sans MS"/>
          <w:sz w:val="24"/>
          <w:szCs w:val="24"/>
        </w:rPr>
      </w:pPr>
    </w:p>
    <w:p w:rsidR="000A4704" w:rsidRDefault="000A4704" w:rsidP="00EC66D7">
      <w:pPr>
        <w:ind w:left="0"/>
        <w:rPr>
          <w:rFonts w:ascii="Comic Sans MS" w:hAnsi="Comic Sans MS"/>
          <w:sz w:val="24"/>
          <w:szCs w:val="24"/>
        </w:rPr>
      </w:pPr>
      <w:r w:rsidRPr="00164579">
        <w:rPr>
          <w:rFonts w:ascii="Comic Sans MS" w:hAnsi="Comic Sans MS"/>
          <w:sz w:val="24"/>
          <w:szCs w:val="24"/>
        </w:rPr>
        <w:pict>
          <v:shape id="_x0000_i1027" type="#_x0000_t75" style="width:193.5pt;height:195.75pt">
            <v:imagedata r:id="rId8" o:title=""/>
          </v:shape>
        </w:pict>
      </w:r>
    </w:p>
    <w:p w:rsidR="000A4704" w:rsidRDefault="000A4704" w:rsidP="00B278BB">
      <w:pPr>
        <w:rPr>
          <w:rFonts w:ascii="Comic Sans MS" w:hAnsi="Comic Sans MS"/>
          <w:sz w:val="24"/>
          <w:szCs w:val="24"/>
        </w:rPr>
      </w:pPr>
    </w:p>
    <w:p w:rsidR="000A4704" w:rsidRDefault="000A4704" w:rsidP="00EC66D7">
      <w:pPr>
        <w:pStyle w:val="Heading3"/>
      </w:pPr>
      <w:r>
        <w:t>Advanced</w:t>
      </w:r>
    </w:p>
    <w:p w:rsidR="000A4704" w:rsidRDefault="000A4704" w:rsidP="00B278BB">
      <w:pPr>
        <w:rPr>
          <w:rFonts w:ascii="Comic Sans MS" w:hAnsi="Comic Sans MS"/>
          <w:sz w:val="24"/>
          <w:szCs w:val="24"/>
        </w:rPr>
      </w:pPr>
      <w:r>
        <w:rPr>
          <w:rFonts w:ascii="Comic Sans MS" w:hAnsi="Comic Sans MS"/>
          <w:sz w:val="24"/>
          <w:szCs w:val="24"/>
        </w:rPr>
        <w:t xml:space="preserve">Try the simulation where you can add friction (k).  What happens to the energy bar graphs? Why?  Form a hypothesis about when mechanical energy is conserved. </w:t>
      </w:r>
    </w:p>
    <w:p w:rsidR="000A4704" w:rsidRPr="00743FB8" w:rsidRDefault="000A4704" w:rsidP="00F14338">
      <w:pPr>
        <w:rPr>
          <w:rFonts w:ascii="Comic Sans MS" w:hAnsi="Comic Sans MS"/>
          <w:sz w:val="24"/>
          <w:szCs w:val="24"/>
        </w:rPr>
      </w:pPr>
    </w:p>
    <w:p w:rsidR="000A4704" w:rsidRDefault="000A4704" w:rsidP="001E54D9"/>
    <w:sectPr w:rsidR="000A4704" w:rsidSect="000C48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A1C0D0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D6868BE2"/>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895C02B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5E9E4E9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97A2982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4BAB99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DB20E9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6C4E4C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CCC245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5E47078"/>
    <w:lvl w:ilvl="0">
      <w:start w:val="1"/>
      <w:numFmt w:val="bullet"/>
      <w:lvlText w:val=""/>
      <w:lvlJc w:val="left"/>
      <w:pPr>
        <w:tabs>
          <w:tab w:val="num" w:pos="360"/>
        </w:tabs>
        <w:ind w:left="360" w:hanging="360"/>
      </w:pPr>
      <w:rPr>
        <w:rFonts w:ascii="Symbol" w:hAnsi="Symbol" w:hint="default"/>
      </w:rPr>
    </w:lvl>
  </w:abstractNum>
  <w:abstractNum w:abstractNumId="10">
    <w:nsid w:val="0CBC3779"/>
    <w:multiLevelType w:val="hybridMultilevel"/>
    <w:tmpl w:val="3E7EE75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nsid w:val="18BB7130"/>
    <w:multiLevelType w:val="hybridMultilevel"/>
    <w:tmpl w:val="3E7EE75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
    <w:nsid w:val="193533C9"/>
    <w:multiLevelType w:val="multilevel"/>
    <w:tmpl w:val="88FCAC80"/>
    <w:lvl w:ilvl="0">
      <w:start w:val="1"/>
      <w:numFmt w:val="bullet"/>
      <w:lvlText w:val=""/>
      <w:lvlJc w:val="left"/>
      <w:pPr>
        <w:tabs>
          <w:tab w:val="num" w:pos="1080"/>
        </w:tabs>
        <w:ind w:left="1080" w:hanging="360"/>
      </w:pPr>
      <w:rPr>
        <w:rFonts w:ascii="Symbol" w:hAnsi="Symbol" w:hint="default"/>
        <w:sz w:val="20"/>
      </w:rPr>
    </w:lvl>
    <w:lvl w:ilvl="1">
      <w:start w:val="1"/>
      <w:numFmt w:val="lowerLetter"/>
      <w:lvlText w:val="%2."/>
      <w:lvlJc w:val="left"/>
      <w:pPr>
        <w:ind w:left="1800" w:hanging="360"/>
      </w:pPr>
      <w:rPr>
        <w:rFonts w:cs="Times New Roman"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nsid w:val="2DA674E0"/>
    <w:multiLevelType w:val="multilevel"/>
    <w:tmpl w:val="FAF4193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4">
    <w:nsid w:val="3F5428A1"/>
    <w:multiLevelType w:val="multilevel"/>
    <w:tmpl w:val="B6800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AC012D"/>
    <w:multiLevelType w:val="multilevel"/>
    <w:tmpl w:val="98AEDC9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6">
    <w:nsid w:val="60990595"/>
    <w:multiLevelType w:val="multilevel"/>
    <w:tmpl w:val="C3EA609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nsid w:val="76C4093C"/>
    <w:multiLevelType w:val="hybridMultilevel"/>
    <w:tmpl w:val="CB1C9B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5"/>
  </w:num>
  <w:num w:numId="3">
    <w:abstractNumId w:val="13"/>
  </w:num>
  <w:num w:numId="4">
    <w:abstractNumId w:val="12"/>
  </w:num>
  <w:num w:numId="5">
    <w:abstractNumId w:val="14"/>
  </w:num>
  <w:num w:numId="6">
    <w:abstractNumId w:val="11"/>
  </w:num>
  <w:num w:numId="7">
    <w:abstractNumId w:val="10"/>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54D9"/>
    <w:rsid w:val="00077851"/>
    <w:rsid w:val="000A4704"/>
    <w:rsid w:val="000C48E0"/>
    <w:rsid w:val="001021BF"/>
    <w:rsid w:val="00164579"/>
    <w:rsid w:val="001A7C0E"/>
    <w:rsid w:val="001B7AC2"/>
    <w:rsid w:val="001E54D9"/>
    <w:rsid w:val="002D0150"/>
    <w:rsid w:val="0030670D"/>
    <w:rsid w:val="003F7C2C"/>
    <w:rsid w:val="004B0DC3"/>
    <w:rsid w:val="00502670"/>
    <w:rsid w:val="00535FFF"/>
    <w:rsid w:val="0066013B"/>
    <w:rsid w:val="00672ADB"/>
    <w:rsid w:val="007062EA"/>
    <w:rsid w:val="00733EEE"/>
    <w:rsid w:val="00743FB8"/>
    <w:rsid w:val="007955B9"/>
    <w:rsid w:val="007E59E7"/>
    <w:rsid w:val="00837095"/>
    <w:rsid w:val="00845F5C"/>
    <w:rsid w:val="0095203A"/>
    <w:rsid w:val="009D79EC"/>
    <w:rsid w:val="00A01624"/>
    <w:rsid w:val="00B278BB"/>
    <w:rsid w:val="00C73928"/>
    <w:rsid w:val="00CD1CE6"/>
    <w:rsid w:val="00D10859"/>
    <w:rsid w:val="00DB7B22"/>
    <w:rsid w:val="00DE4AC6"/>
    <w:rsid w:val="00E24562"/>
    <w:rsid w:val="00EC66D7"/>
    <w:rsid w:val="00EE6403"/>
    <w:rsid w:val="00F01395"/>
    <w:rsid w:val="00F14338"/>
    <w:rsid w:val="00F22165"/>
    <w:rsid w:val="00F57324"/>
    <w:rsid w:val="00FB47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8E0"/>
    <w:pPr>
      <w:ind w:left="720"/>
    </w:pPr>
  </w:style>
  <w:style w:type="paragraph" w:styleId="Heading1">
    <w:name w:val="heading 1"/>
    <w:basedOn w:val="Normal"/>
    <w:next w:val="Normal"/>
    <w:link w:val="Heading1Char"/>
    <w:uiPriority w:val="99"/>
    <w:qFormat/>
    <w:locked/>
    <w:rsid w:val="002D015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2D015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locked/>
    <w:rsid w:val="00837095"/>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
    <w:semiHidden/>
    <w:rsid w:val="00D76AED"/>
    <w:rPr>
      <w:rFonts w:asciiTheme="majorHAnsi" w:eastAsiaTheme="majorEastAsia" w:hAnsiTheme="majorHAnsi" w:cstheme="majorBidi"/>
      <w:b/>
      <w:bCs/>
      <w:sz w:val="26"/>
      <w:szCs w:val="26"/>
    </w:rPr>
  </w:style>
  <w:style w:type="table" w:styleId="TableGrid">
    <w:name w:val="Table Grid"/>
    <w:basedOn w:val="TableNormal"/>
    <w:uiPriority w:val="99"/>
    <w:rsid w:val="00B278B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278BB"/>
    <w:pPr>
      <w:contextualSpacing/>
    </w:pPr>
  </w:style>
  <w:style w:type="character" w:styleId="Hyperlink">
    <w:name w:val="Hyperlink"/>
    <w:basedOn w:val="DefaultParagraphFont"/>
    <w:uiPriority w:val="99"/>
    <w:rsid w:val="002D015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20656260">
      <w:marLeft w:val="0"/>
      <w:marRight w:val="0"/>
      <w:marTop w:val="0"/>
      <w:marBottom w:val="0"/>
      <w:divBdr>
        <w:top w:val="none" w:sz="0" w:space="0" w:color="auto"/>
        <w:left w:val="none" w:sz="0" w:space="0" w:color="auto"/>
        <w:bottom w:val="none" w:sz="0" w:space="0" w:color="auto"/>
        <w:right w:val="none" w:sz="0" w:space="0" w:color="auto"/>
      </w:divBdr>
    </w:div>
    <w:div w:id="1520656261">
      <w:marLeft w:val="0"/>
      <w:marRight w:val="0"/>
      <w:marTop w:val="0"/>
      <w:marBottom w:val="0"/>
      <w:divBdr>
        <w:top w:val="none" w:sz="0" w:space="0" w:color="auto"/>
        <w:left w:val="none" w:sz="0" w:space="0" w:color="auto"/>
        <w:bottom w:val="none" w:sz="0" w:space="0" w:color="auto"/>
        <w:right w:val="none" w:sz="0" w:space="0" w:color="auto"/>
      </w:divBdr>
    </w:div>
    <w:div w:id="1520656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padre.org/OSP/items/detail.cfm?ID=8228"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8</Pages>
  <Words>1479</Words>
  <Characters>8435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dc:creator>
  <cp:keywords/>
  <dc:description/>
  <cp:lastModifiedBy> Wolfgang Christian</cp:lastModifiedBy>
  <cp:revision>6</cp:revision>
  <dcterms:created xsi:type="dcterms:W3CDTF">2009-06-09T14:27:00Z</dcterms:created>
  <dcterms:modified xsi:type="dcterms:W3CDTF">2009-06-09T15:51:00Z</dcterms:modified>
</cp:coreProperties>
</file>